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540E" w:rsidRPr="005C14F2" w:rsidRDefault="0025540E" w:rsidP="00C95A0E">
      <w:pPr>
        <w:jc w:val="center"/>
        <w:rPr>
          <w:b/>
          <w:lang w:val="ru-RU"/>
        </w:rPr>
      </w:pPr>
      <w:r w:rsidRPr="005C14F2">
        <w:rPr>
          <w:b/>
          <w:lang w:val="ru-RU"/>
        </w:rPr>
        <w:t>Муниципальное автономное общеобразовательное учреждение</w:t>
      </w:r>
    </w:p>
    <w:p w:rsidR="0025540E" w:rsidRPr="005C14F2" w:rsidRDefault="0025540E" w:rsidP="00C95A0E">
      <w:pPr>
        <w:jc w:val="center"/>
        <w:rPr>
          <w:b/>
          <w:lang w:val="ru-RU"/>
        </w:rPr>
      </w:pPr>
      <w:r w:rsidRPr="005C14F2">
        <w:rPr>
          <w:b/>
          <w:lang w:val="ru-RU"/>
        </w:rPr>
        <w:t>Аргат-Юльская средняя общеобразовательная школа Первомайского района</w:t>
      </w:r>
    </w:p>
    <w:tbl>
      <w:tblPr>
        <w:tblpPr w:leftFromText="180" w:rightFromText="180" w:vertAnchor="text" w:horzAnchor="margin" w:tblpXSpec="center" w:tblpY="835"/>
        <w:tblW w:w="104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1"/>
        <w:gridCol w:w="4820"/>
      </w:tblGrid>
      <w:tr w:rsidR="0025540E" w:rsidRPr="006F1780" w:rsidTr="00300EBC">
        <w:trPr>
          <w:trHeight w:val="1573"/>
        </w:trPr>
        <w:tc>
          <w:tcPr>
            <w:tcW w:w="5671" w:type="dxa"/>
          </w:tcPr>
          <w:p w:rsidR="0025540E" w:rsidRDefault="0025540E" w:rsidP="00300EBC">
            <w:pPr>
              <w:rPr>
                <w:lang w:val="ru-RU"/>
              </w:rPr>
            </w:pPr>
            <w:r w:rsidRPr="005C14F2">
              <w:rPr>
                <w:lang w:val="ru-RU"/>
              </w:rPr>
              <w:t xml:space="preserve">Рассмотрено на  педагогическом совете </w:t>
            </w:r>
          </w:p>
          <w:p w:rsidR="0025540E" w:rsidRPr="005C14F2" w:rsidRDefault="0025540E" w:rsidP="00300EBC">
            <w:pPr>
              <w:rPr>
                <w:lang w:val="ru-RU"/>
              </w:rPr>
            </w:pPr>
            <w:r w:rsidRPr="005C14F2">
              <w:rPr>
                <w:lang w:val="ru-RU"/>
              </w:rPr>
              <w:t xml:space="preserve">от </w:t>
            </w:r>
            <w:r>
              <w:rPr>
                <w:lang w:val="ru-RU"/>
              </w:rPr>
              <w:t>26.08.2024  протокол № 12</w:t>
            </w:r>
          </w:p>
          <w:p w:rsidR="0025540E" w:rsidRPr="005C14F2" w:rsidRDefault="0025540E" w:rsidP="00300EBC">
            <w:pPr>
              <w:rPr>
                <w:lang w:val="ru-RU"/>
              </w:rPr>
            </w:pPr>
            <w:r w:rsidRPr="005C14F2">
              <w:rPr>
                <w:lang w:val="ru-RU"/>
              </w:rPr>
              <w:t>Председатель пед.совета_______/Трофимова С.Г./</w:t>
            </w:r>
          </w:p>
        </w:tc>
        <w:tc>
          <w:tcPr>
            <w:tcW w:w="4820" w:type="dxa"/>
          </w:tcPr>
          <w:p w:rsidR="0025540E" w:rsidRPr="005C14F2" w:rsidRDefault="0025540E" w:rsidP="00300EBC">
            <w:pPr>
              <w:rPr>
                <w:lang w:val="ru-RU"/>
              </w:rPr>
            </w:pPr>
            <w:r w:rsidRPr="005C14F2">
              <w:rPr>
                <w:lang w:val="ru-RU"/>
              </w:rPr>
              <w:t>Утверждено директором школы:</w:t>
            </w:r>
          </w:p>
          <w:p w:rsidR="0025540E" w:rsidRPr="005C14F2" w:rsidRDefault="0025540E" w:rsidP="00300EBC">
            <w:pPr>
              <w:rPr>
                <w:lang w:val="ru-RU"/>
              </w:rPr>
            </w:pPr>
            <w:r w:rsidRPr="005C14F2">
              <w:rPr>
                <w:lang w:val="ru-RU"/>
              </w:rPr>
              <w:t>_________/Суслопарова М.Г./</w:t>
            </w:r>
          </w:p>
          <w:p w:rsidR="0025540E" w:rsidRPr="005C14F2" w:rsidRDefault="0025540E" w:rsidP="00300EBC">
            <w:pPr>
              <w:rPr>
                <w:lang w:val="ru-RU"/>
              </w:rPr>
            </w:pPr>
            <w:r w:rsidRPr="005C14F2">
              <w:rPr>
                <w:lang w:val="ru-RU"/>
              </w:rPr>
              <w:t xml:space="preserve">Приказ  </w:t>
            </w:r>
            <w:r>
              <w:rPr>
                <w:lang w:val="ru-RU"/>
              </w:rPr>
              <w:t>№ 48</w:t>
            </w:r>
            <w:r w:rsidRPr="005C14F2">
              <w:rPr>
                <w:lang w:val="ru-RU"/>
              </w:rPr>
              <w:t xml:space="preserve">-О  от </w:t>
            </w:r>
            <w:r>
              <w:rPr>
                <w:lang w:val="ru-RU"/>
              </w:rPr>
              <w:t>27.08.2024</w:t>
            </w:r>
            <w:r w:rsidRPr="005C14F2">
              <w:rPr>
                <w:lang w:val="ru-RU"/>
              </w:rPr>
              <w:t xml:space="preserve">    М.П.                              </w:t>
            </w:r>
          </w:p>
        </w:tc>
      </w:tr>
    </w:tbl>
    <w:p w:rsidR="0025540E" w:rsidRPr="005C14F2" w:rsidRDefault="0025540E" w:rsidP="00C95A0E">
      <w:pPr>
        <w:jc w:val="center"/>
        <w:rPr>
          <w:b/>
          <w:lang w:val="ru-RU"/>
        </w:rPr>
      </w:pPr>
    </w:p>
    <w:p w:rsidR="0025540E" w:rsidRPr="005C14F2" w:rsidRDefault="0025540E" w:rsidP="00C95A0E">
      <w:pPr>
        <w:jc w:val="center"/>
        <w:rPr>
          <w:b/>
          <w:lang w:val="ru-RU"/>
        </w:rPr>
      </w:pPr>
    </w:p>
    <w:p w:rsidR="0025540E" w:rsidRPr="005C14F2" w:rsidRDefault="0025540E" w:rsidP="00C95A0E">
      <w:pPr>
        <w:jc w:val="center"/>
        <w:rPr>
          <w:b/>
          <w:lang w:val="ru-RU"/>
        </w:rPr>
      </w:pPr>
    </w:p>
    <w:p w:rsidR="0025540E" w:rsidRPr="005C14F2" w:rsidRDefault="0025540E" w:rsidP="00C95A0E">
      <w:pPr>
        <w:jc w:val="center"/>
        <w:rPr>
          <w:b/>
          <w:lang w:val="ru-RU"/>
        </w:rPr>
      </w:pPr>
    </w:p>
    <w:p w:rsidR="0025540E" w:rsidRPr="005C14F2" w:rsidRDefault="0025540E" w:rsidP="00C95A0E">
      <w:pPr>
        <w:jc w:val="center"/>
        <w:rPr>
          <w:b/>
          <w:lang w:val="ru-RU"/>
        </w:rPr>
      </w:pPr>
    </w:p>
    <w:p w:rsidR="0025540E" w:rsidRPr="005C14F2" w:rsidRDefault="0025540E" w:rsidP="00C95A0E">
      <w:pPr>
        <w:jc w:val="center"/>
        <w:rPr>
          <w:b/>
          <w:lang w:val="ru-RU"/>
        </w:rPr>
      </w:pPr>
      <w:r w:rsidRPr="005C14F2">
        <w:rPr>
          <w:b/>
          <w:lang w:val="ru-RU"/>
        </w:rPr>
        <w:t>РАБОЧАЯ  ПРОГРАММА</w:t>
      </w:r>
    </w:p>
    <w:p w:rsidR="0025540E" w:rsidRPr="005C14F2" w:rsidRDefault="0025540E" w:rsidP="00C95A0E">
      <w:pPr>
        <w:jc w:val="center"/>
        <w:rPr>
          <w:b/>
          <w:lang w:val="ru-RU"/>
        </w:rPr>
      </w:pPr>
    </w:p>
    <w:p w:rsidR="0025540E" w:rsidRPr="005C14F2" w:rsidRDefault="0025540E" w:rsidP="00C95A0E">
      <w:pPr>
        <w:jc w:val="center"/>
        <w:rPr>
          <w:b/>
          <w:lang w:val="ru-RU"/>
        </w:rPr>
      </w:pPr>
    </w:p>
    <w:p w:rsidR="0025540E" w:rsidRPr="005C14F2" w:rsidRDefault="0025540E" w:rsidP="00C95A0E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По  алгебре</w:t>
      </w:r>
      <w:r w:rsidRPr="005C14F2">
        <w:rPr>
          <w:b/>
          <w:sz w:val="28"/>
          <w:szCs w:val="28"/>
          <w:lang w:val="ru-RU"/>
        </w:rPr>
        <w:t xml:space="preserve"> </w:t>
      </w:r>
      <w:r>
        <w:rPr>
          <w:b/>
          <w:sz w:val="28"/>
          <w:szCs w:val="28"/>
          <w:lang w:val="ru-RU"/>
        </w:rPr>
        <w:t>7- 9</w:t>
      </w:r>
      <w:r w:rsidRPr="005C14F2">
        <w:rPr>
          <w:b/>
          <w:sz w:val="28"/>
          <w:szCs w:val="28"/>
          <w:lang w:val="ru-RU"/>
        </w:rPr>
        <w:t xml:space="preserve"> класс</w:t>
      </w:r>
    </w:p>
    <w:p w:rsidR="0025540E" w:rsidRPr="005C14F2" w:rsidRDefault="0025540E" w:rsidP="00C95A0E">
      <w:pPr>
        <w:jc w:val="center"/>
        <w:rPr>
          <w:b/>
          <w:sz w:val="28"/>
          <w:szCs w:val="28"/>
          <w:lang w:val="ru-RU"/>
        </w:rPr>
      </w:pPr>
    </w:p>
    <w:p w:rsidR="0025540E" w:rsidRPr="00C95A0E" w:rsidRDefault="0025540E" w:rsidP="00C95A0E">
      <w:pPr>
        <w:jc w:val="center"/>
        <w:rPr>
          <w:b/>
          <w:lang w:val="ru-RU"/>
        </w:rPr>
      </w:pPr>
      <w:r w:rsidRPr="005C14F2">
        <w:rPr>
          <w:b/>
          <w:lang w:val="ru-RU"/>
        </w:rPr>
        <w:t xml:space="preserve">Количество часов  </w:t>
      </w:r>
      <w:r>
        <w:rPr>
          <w:b/>
          <w:sz w:val="28"/>
          <w:szCs w:val="28"/>
          <w:lang w:val="ru-RU"/>
        </w:rPr>
        <w:t>102</w:t>
      </w:r>
      <w:r w:rsidRPr="005C14F2">
        <w:rPr>
          <w:sz w:val="28"/>
          <w:szCs w:val="28"/>
          <w:lang w:val="ru-RU"/>
        </w:rPr>
        <w:t xml:space="preserve"> </w:t>
      </w:r>
      <w:r w:rsidRPr="005C14F2">
        <w:rPr>
          <w:lang w:val="ru-RU"/>
        </w:rPr>
        <w:t xml:space="preserve"> </w:t>
      </w:r>
      <w:r w:rsidRPr="005C14F2">
        <w:rPr>
          <w:b/>
          <w:lang w:val="ru-RU"/>
        </w:rPr>
        <w:t xml:space="preserve">   (в неделю </w:t>
      </w:r>
      <w:r>
        <w:rPr>
          <w:b/>
          <w:lang w:val="ru-RU"/>
        </w:rPr>
        <w:t>3 часа</w:t>
      </w:r>
      <w:r w:rsidRPr="00C95A0E">
        <w:rPr>
          <w:b/>
          <w:lang w:val="ru-RU"/>
        </w:rPr>
        <w:t xml:space="preserve">)        </w:t>
      </w:r>
    </w:p>
    <w:p w:rsidR="0025540E" w:rsidRPr="005C14F2" w:rsidRDefault="0025540E" w:rsidP="00C95A0E">
      <w:pPr>
        <w:jc w:val="center"/>
        <w:rPr>
          <w:b/>
          <w:lang w:val="ru-RU"/>
        </w:rPr>
      </w:pPr>
      <w:r w:rsidRPr="005C14F2">
        <w:rPr>
          <w:b/>
          <w:lang w:val="ru-RU"/>
        </w:rPr>
        <w:t xml:space="preserve">Учитель    Неберекутина Людмила Валерьевна, </w:t>
      </w:r>
    </w:p>
    <w:p w:rsidR="0025540E" w:rsidRPr="005C14F2" w:rsidRDefault="0025540E" w:rsidP="00C95A0E">
      <w:pPr>
        <w:jc w:val="center"/>
        <w:rPr>
          <w:b/>
          <w:sz w:val="28"/>
          <w:szCs w:val="28"/>
          <w:lang w:val="ru-RU"/>
        </w:rPr>
      </w:pPr>
      <w:r w:rsidRPr="005C14F2">
        <w:rPr>
          <w:b/>
          <w:lang w:val="ru-RU"/>
        </w:rPr>
        <w:t>высшая квалификационная категория</w:t>
      </w:r>
    </w:p>
    <w:p w:rsidR="0025540E" w:rsidRPr="005C14F2" w:rsidRDefault="0025540E" w:rsidP="00C95A0E">
      <w:pPr>
        <w:jc w:val="center"/>
        <w:rPr>
          <w:b/>
          <w:lang w:val="ru-RU"/>
        </w:rPr>
      </w:pPr>
    </w:p>
    <w:p w:rsidR="0025540E" w:rsidRPr="005C14F2" w:rsidRDefault="0025540E" w:rsidP="00C95A0E">
      <w:pPr>
        <w:jc w:val="center"/>
        <w:rPr>
          <w:b/>
          <w:lang w:val="ru-RU"/>
        </w:rPr>
      </w:pPr>
      <w:r w:rsidRPr="005C14F2">
        <w:rPr>
          <w:b/>
          <w:lang w:val="ru-RU"/>
        </w:rPr>
        <w:t>Срок реализации 1 год</w:t>
      </w:r>
    </w:p>
    <w:p w:rsidR="0025540E" w:rsidRPr="005C14F2" w:rsidRDefault="0025540E" w:rsidP="00C95A0E">
      <w:pPr>
        <w:jc w:val="center"/>
        <w:rPr>
          <w:b/>
          <w:lang w:val="ru-RU"/>
        </w:rPr>
      </w:pPr>
    </w:p>
    <w:p w:rsidR="0025540E" w:rsidRDefault="0025540E" w:rsidP="00C95A0E">
      <w:pPr>
        <w:tabs>
          <w:tab w:val="left" w:pos="1335"/>
          <w:tab w:val="center" w:pos="7699"/>
        </w:tabs>
        <w:spacing w:after="120"/>
        <w:rPr>
          <w:b/>
          <w:bCs/>
          <w:color w:val="000000"/>
          <w:sz w:val="20"/>
          <w:szCs w:val="20"/>
          <w:lang w:val="ru-RU"/>
        </w:rPr>
      </w:pPr>
    </w:p>
    <w:p w:rsidR="0025540E" w:rsidRPr="005C14F2" w:rsidRDefault="0025540E" w:rsidP="00C95A0E">
      <w:pPr>
        <w:tabs>
          <w:tab w:val="left" w:pos="1335"/>
          <w:tab w:val="center" w:pos="7699"/>
        </w:tabs>
        <w:spacing w:after="120"/>
        <w:rPr>
          <w:b/>
          <w:bCs/>
          <w:color w:val="000000"/>
          <w:sz w:val="20"/>
          <w:szCs w:val="20"/>
          <w:lang w:val="ru-RU"/>
        </w:rPr>
      </w:pPr>
    </w:p>
    <w:p w:rsidR="0025540E" w:rsidRPr="005C14F2" w:rsidRDefault="0025540E" w:rsidP="00C95A0E">
      <w:pPr>
        <w:tabs>
          <w:tab w:val="left" w:pos="1335"/>
          <w:tab w:val="center" w:pos="7699"/>
        </w:tabs>
        <w:spacing w:after="120"/>
        <w:jc w:val="center"/>
        <w:rPr>
          <w:b/>
          <w:bCs/>
          <w:color w:val="000000"/>
          <w:sz w:val="20"/>
          <w:szCs w:val="20"/>
          <w:lang w:val="ru-RU"/>
        </w:rPr>
      </w:pPr>
    </w:p>
    <w:p w:rsidR="0025540E" w:rsidRPr="005C14F2" w:rsidRDefault="0025540E" w:rsidP="00C95A0E">
      <w:pPr>
        <w:jc w:val="center"/>
        <w:rPr>
          <w:b/>
          <w:lang w:val="ru-RU"/>
        </w:rPr>
      </w:pPr>
      <w:r>
        <w:rPr>
          <w:b/>
          <w:lang w:val="ru-RU"/>
        </w:rPr>
        <w:t>2024</w:t>
      </w:r>
      <w:r w:rsidRPr="005C14F2">
        <w:rPr>
          <w:b/>
          <w:lang w:val="ru-RU"/>
        </w:rPr>
        <w:t>-</w:t>
      </w:r>
      <w:smartTag w:uri="urn:schemas-microsoft-com:office:smarttags" w:element="metricconverter">
        <w:smartTagPr>
          <w:attr w:name="ProductID" w:val="2025 г"/>
        </w:smartTagPr>
        <w:r w:rsidRPr="005C14F2">
          <w:rPr>
            <w:b/>
            <w:lang w:val="ru-RU"/>
          </w:rPr>
          <w:t>202</w:t>
        </w:r>
        <w:bookmarkStart w:id="0" w:name="_GoBack"/>
        <w:bookmarkEnd w:id="0"/>
        <w:r>
          <w:rPr>
            <w:b/>
            <w:lang w:val="ru-RU"/>
          </w:rPr>
          <w:t>5</w:t>
        </w:r>
        <w:r w:rsidRPr="005C14F2">
          <w:rPr>
            <w:b/>
            <w:lang w:val="ru-RU"/>
          </w:rPr>
          <w:t xml:space="preserve"> г</w:t>
        </w:r>
      </w:smartTag>
      <w:r w:rsidRPr="005C14F2">
        <w:rPr>
          <w:b/>
          <w:lang w:val="ru-RU"/>
        </w:rPr>
        <w:t>.</w:t>
      </w:r>
    </w:p>
    <w:p w:rsidR="0025540E" w:rsidRPr="00C95A0E" w:rsidRDefault="0025540E" w:rsidP="00C95A0E">
      <w:pPr>
        <w:tabs>
          <w:tab w:val="left" w:pos="1335"/>
          <w:tab w:val="center" w:pos="7699"/>
        </w:tabs>
        <w:spacing w:after="120"/>
        <w:jc w:val="center"/>
        <w:rPr>
          <w:b/>
          <w:bCs/>
          <w:color w:val="000000"/>
          <w:lang w:val="ru-RU"/>
        </w:rPr>
        <w:sectPr w:rsidR="0025540E" w:rsidRPr="00C95A0E">
          <w:pgSz w:w="11906" w:h="16383"/>
          <w:pgMar w:top="1134" w:right="850" w:bottom="1134" w:left="1701" w:header="720" w:footer="720" w:gutter="0"/>
          <w:cols w:space="720"/>
        </w:sectPr>
      </w:pPr>
      <w:r w:rsidRPr="005C14F2">
        <w:rPr>
          <w:b/>
          <w:bCs/>
          <w:color w:val="000000"/>
          <w:lang w:val="ru-RU"/>
        </w:rPr>
        <w:t>п. Аргат-Юл</w:t>
      </w:r>
    </w:p>
    <w:p w:rsidR="0025540E" w:rsidRPr="00636CDD" w:rsidRDefault="0025540E" w:rsidP="00C95A0E">
      <w:pPr>
        <w:spacing w:after="0" w:line="264" w:lineRule="auto"/>
        <w:jc w:val="both"/>
        <w:rPr>
          <w:lang w:val="ru-RU"/>
        </w:rPr>
      </w:pPr>
      <w:bookmarkStart w:id="1" w:name="block-2922169"/>
      <w:bookmarkEnd w:id="1"/>
      <w:r w:rsidRPr="00636CDD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25540E" w:rsidRPr="00636CDD" w:rsidRDefault="0025540E">
      <w:pPr>
        <w:spacing w:after="0" w:line="264" w:lineRule="auto"/>
        <w:ind w:left="120"/>
        <w:jc w:val="both"/>
        <w:rPr>
          <w:lang w:val="ru-RU"/>
        </w:rPr>
      </w:pPr>
    </w:p>
    <w:p w:rsidR="0025540E" w:rsidRPr="00636CDD" w:rsidRDefault="0025540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Алгебра является одним из опорных курсов основного общего образования: она обеспечивает изучение других дисциплин, как естественно-научного, так и гуманитарного циклов, её освоение необходимо для продолжения образования и в повседневной жизни. Развитие у обучающихся научных представлений о происхождении и сущности алгебраических абстракций, способе отражения математической наукой явлений и процессов в природе и обществе, роли математического моделирования в научном познании и в практике способствует формированию научного мировоззрения и качеств мышления, необходимых для адаптации в современном цифровом обществе. Изучение алгебры обеспечивает развитие умения наблюдать, сравнивать, находить закономерности, требует критичности мышления, способности аргументированно обосновывать свои действия и выводы, формулировать утверждения. Освоение курса алгебры обеспечивает развитие логического мышления обучающихся: они используют дедуктивные и индуктивные рассуждения, обобщение и конкретизацию, абстрагирование и аналогию. Обучение алгебре предполагает значительный объём самостоятельной деятельности обучающихся, поэтому самостоятельное решение задач является реализацией деятельностного принципа обучения.</w:t>
      </w:r>
    </w:p>
    <w:p w:rsidR="0025540E" w:rsidRPr="00636CDD" w:rsidRDefault="0025540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В структуре программы учебного курса «Алгебра» для основного общего образования основное место занимают содержательно-методические линии: «Числа и вычисления», «Алгебраические выражения», «Уравнения и неравенства», «Функции». Каждая из этих содержательно-методических линий развивается на протяжении трёх лет изучения курса, взаимодействуя с другими его линиями. В ходе изучения учебного курса обучающимся приходится логически рассуждать, использовать теоретико-множественный язык. В связи с этим в программу учебного курса «Алгебра» включены некоторые основы логики, представленные во всех основных разделах математического образования и способствующие овладению обучающимися основ универсального математического языка. Содержательной и структурной особенностью учебного курса «Алгебра» является его интегрированный характер.</w:t>
      </w:r>
    </w:p>
    <w:p w:rsidR="0025540E" w:rsidRPr="00636CDD" w:rsidRDefault="0025540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Содержание линии «Числа и вычисления» служит основой для дальнейшего изучения математики, способствует развитию у обучающихся логического мышления, формированию умения пользоваться алгоритмами, а также приобретению практических навыков, необходимых для повседневной жизни. Развитие понятия о числе на уровне основного общего образования связано с рациональными и иррациональными числами, формированием представлений о действительном числе. Завершение освоения числовой линии отнесено к среднему общему образованию.</w:t>
      </w:r>
    </w:p>
    <w:p w:rsidR="0025540E" w:rsidRPr="00636CDD" w:rsidRDefault="0025540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Содержание двух алгебраических линий – «Алгебраические выражения» и «Уравнения и неравенства» способствует формированию у обучающихся математического аппарата, необходимого для решения задач математики, смежных предметов и практико-ориентированных задач. На уровне основного общего образования учебный материал группируется вокруг рациональных выражений. Алгебра демонстрирует значение математики как языка для построения математических моделей, описания процессов и явлений реального мира. В задачи обучения алгебре входят также дальнейшее развитие алгоритмического мышления, необходимого, в частности, для освоения курса информатики, и овладение навыками дедуктивных рассуждений. Преобразование символьных форм способствует развитию воображения, способностей к математическому творчеству.</w:t>
      </w:r>
    </w:p>
    <w:p w:rsidR="0025540E" w:rsidRPr="00636CDD" w:rsidRDefault="0025540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Содержание функционально-графической линии нацелено на получение обучающимися знаний о функциях как важнейшей математической модели для описания и исследования разнообразных процессов и явлений в природе и обществе. Изучение материала способствует развитию у обучающихся умения использовать различные выразительные средства языка математики – словесные, символические, графические, вносит вклад в формирование представлений о роли математики в развитии цивилизации и культуры.</w:t>
      </w:r>
    </w:p>
    <w:p w:rsidR="0025540E" w:rsidRPr="00636CDD" w:rsidRDefault="0025540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Согласно учебному плану в 7–9 классах изучается учебный курс «Алгебра», который включает следующие основные разделы содержания: «Числа и вычисления», «Алгебраические выражения», «Уравнения и неравенства», «Функции».</w:t>
      </w:r>
    </w:p>
    <w:p w:rsidR="0025540E" w:rsidRPr="00636CDD" w:rsidRDefault="0025540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‌</w:t>
      </w:r>
      <w:bookmarkStart w:id="2" w:name="88e7274f-146c-45cf-bb6c-0aa84ae038d1"/>
      <w:bookmarkEnd w:id="2"/>
      <w:r w:rsidRPr="00636CDD">
        <w:rPr>
          <w:rFonts w:ascii="Times New Roman" w:hAnsi="Times New Roman"/>
          <w:color w:val="000000"/>
          <w:sz w:val="28"/>
          <w:lang w:val="ru-RU"/>
        </w:rPr>
        <w:t>На изучение учебного курса «Алгебра» отводится 306 часов: в 7 классе – 102 часа (3 часа в неделю), в 8 классе – 102 часа (3 часа в неделю), в 9 классе – 102 часа (3 часа в неделю).‌‌</w:t>
      </w:r>
    </w:p>
    <w:p w:rsidR="0025540E" w:rsidRPr="00636CDD" w:rsidRDefault="0025540E">
      <w:pPr>
        <w:rPr>
          <w:lang w:val="ru-RU"/>
        </w:rPr>
        <w:sectPr w:rsidR="0025540E" w:rsidRPr="00636CDD">
          <w:pgSz w:w="11906" w:h="16383"/>
          <w:pgMar w:top="1134" w:right="850" w:bottom="1134" w:left="1701" w:header="720" w:footer="720" w:gutter="0"/>
          <w:cols w:space="720"/>
        </w:sectPr>
      </w:pPr>
    </w:p>
    <w:p w:rsidR="0025540E" w:rsidRPr="00636CDD" w:rsidRDefault="0025540E">
      <w:pPr>
        <w:spacing w:after="0" w:line="264" w:lineRule="auto"/>
        <w:ind w:left="120"/>
        <w:jc w:val="both"/>
        <w:rPr>
          <w:lang w:val="ru-RU"/>
        </w:rPr>
      </w:pPr>
      <w:bookmarkStart w:id="3" w:name="block-2922167"/>
      <w:bookmarkEnd w:id="3"/>
      <w:r w:rsidRPr="00636CDD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25540E" w:rsidRPr="00636CDD" w:rsidRDefault="0025540E">
      <w:pPr>
        <w:spacing w:after="0" w:line="264" w:lineRule="auto"/>
        <w:ind w:left="120"/>
        <w:jc w:val="both"/>
        <w:rPr>
          <w:lang w:val="ru-RU"/>
        </w:rPr>
      </w:pPr>
    </w:p>
    <w:p w:rsidR="0025540E" w:rsidRPr="00636CDD" w:rsidRDefault="0025540E">
      <w:pPr>
        <w:spacing w:after="0" w:line="264" w:lineRule="auto"/>
        <w:ind w:left="120"/>
        <w:jc w:val="both"/>
        <w:rPr>
          <w:lang w:val="ru-RU"/>
        </w:rPr>
      </w:pPr>
      <w:r w:rsidRPr="00636CDD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25540E" w:rsidRPr="00636CDD" w:rsidRDefault="0025540E">
      <w:pPr>
        <w:spacing w:after="0" w:line="264" w:lineRule="auto"/>
        <w:ind w:left="120"/>
        <w:jc w:val="both"/>
        <w:rPr>
          <w:lang w:val="ru-RU"/>
        </w:rPr>
      </w:pPr>
    </w:p>
    <w:p w:rsidR="0025540E" w:rsidRPr="00636CDD" w:rsidRDefault="0025540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25540E" w:rsidRPr="00636CDD" w:rsidRDefault="0025540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Дроби обыкновенные и десятичные, переход от одной формы записи дробей к другой. Понятие рационального числа, запись, сравнение, упорядочивание рациональных чисел. Арифметические действия с рациональными числами. Решение задач из реальной практики на части, на дроби.</w:t>
      </w:r>
    </w:p>
    <w:p w:rsidR="0025540E" w:rsidRPr="00636CDD" w:rsidRDefault="0025540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Степень с натуральным показателем: определение, преобразование выражений на основе определения, запись больших чисел. Проценты, запись процентов в виде дроби и дроби в виде процентов. Три основные задачи на проценты, решение задач из реальной практики.</w:t>
      </w:r>
    </w:p>
    <w:p w:rsidR="0025540E" w:rsidRPr="00636CDD" w:rsidRDefault="0025540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Применение признаков делимости, разложение на множители натуральных чисел.</w:t>
      </w:r>
    </w:p>
    <w:p w:rsidR="0025540E" w:rsidRPr="00636CDD" w:rsidRDefault="0025540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Реальные зависимости, в том числе прямая и обратная пропорциональности.</w:t>
      </w:r>
    </w:p>
    <w:p w:rsidR="0025540E" w:rsidRPr="00636CDD" w:rsidRDefault="0025540E">
      <w:pPr>
        <w:spacing w:after="0" w:line="264" w:lineRule="auto"/>
        <w:ind w:firstLine="600"/>
        <w:jc w:val="both"/>
        <w:rPr>
          <w:lang w:val="ru-RU"/>
        </w:rPr>
      </w:pPr>
      <w:bookmarkStart w:id="4" w:name="_Toc124426221"/>
      <w:bookmarkEnd w:id="4"/>
      <w:r w:rsidRPr="00636CDD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25540E" w:rsidRPr="00636CDD" w:rsidRDefault="0025540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Переменные, числовое значение выражения с переменной. Допустимые значения переменных. Представление зависимости между величинами в виде формулы. Вычисления по формулам. Преобразование буквенных выражений, тождественно равные выражения, правила преобразования сумм и произведений, правила раскрытия скобок и приведения подобных слагаемых.</w:t>
      </w:r>
    </w:p>
    <w:p w:rsidR="0025540E" w:rsidRPr="00636CDD" w:rsidRDefault="0025540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Свойства степени с натуральным показателем.</w:t>
      </w:r>
    </w:p>
    <w:p w:rsidR="0025540E" w:rsidRPr="00636CDD" w:rsidRDefault="0025540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Одночлены и многочлены. Степень многочлена. Сложение, вычитание, умножение многочленов. Формулы сокращённого умножения: квадрат суммы и квадрат разности. Формула разности квадратов. Разложение многочленов на множители.</w:t>
      </w:r>
    </w:p>
    <w:p w:rsidR="0025540E" w:rsidRPr="00636CDD" w:rsidRDefault="0025540E">
      <w:pPr>
        <w:spacing w:after="0" w:line="264" w:lineRule="auto"/>
        <w:ind w:firstLine="600"/>
        <w:jc w:val="both"/>
        <w:rPr>
          <w:lang w:val="ru-RU"/>
        </w:rPr>
      </w:pPr>
      <w:bookmarkStart w:id="5" w:name="_Toc124426222"/>
      <w:bookmarkEnd w:id="5"/>
      <w:r w:rsidRPr="00636CDD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25540E" w:rsidRPr="00636CDD" w:rsidRDefault="0025540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Уравнение, корень уравнения, правила преобразования уравнения, равносильность уравнений.</w:t>
      </w:r>
    </w:p>
    <w:p w:rsidR="0025540E" w:rsidRPr="00636CDD" w:rsidRDefault="0025540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Линейное уравнение с одной переменной, число корней линейного уравнения, решение линейных уравнений. Составление уравнений по условию задачи. Решение текстовых задач с помощью уравнений.</w:t>
      </w:r>
    </w:p>
    <w:p w:rsidR="0025540E" w:rsidRPr="00636CDD" w:rsidRDefault="0025540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Линейное уравнение с двумя переменными и его график. Система двух линейных уравнений с двумя переменными. Решение систем уравнений способом подстановки. Примеры решения текстовых задач с помощью систем уравнений.</w:t>
      </w:r>
    </w:p>
    <w:p w:rsidR="0025540E" w:rsidRPr="00636CDD" w:rsidRDefault="0025540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25540E" w:rsidRPr="00636CDD" w:rsidRDefault="0025540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Координата точки на прямой. Числовые промежутки. Расстояние между двумя точками координатной прямой.</w:t>
      </w:r>
    </w:p>
    <w:p w:rsidR="0025540E" w:rsidRPr="00636CDD" w:rsidRDefault="0025540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 xml:space="preserve">Прямоугольная система координат, оси </w:t>
      </w:r>
      <w:r>
        <w:rPr>
          <w:rFonts w:ascii="Times New Roman" w:hAnsi="Times New Roman"/>
          <w:i/>
          <w:color w:val="000000"/>
          <w:sz w:val="28"/>
        </w:rPr>
        <w:t>Ox</w:t>
      </w:r>
      <w:r w:rsidRPr="00636CD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636CDD">
        <w:rPr>
          <w:rFonts w:ascii="Times New Roman" w:hAnsi="Times New Roman"/>
          <w:color w:val="000000"/>
          <w:sz w:val="28"/>
          <w:lang w:val="ru-RU"/>
        </w:rPr>
        <w:t xml:space="preserve">и </w:t>
      </w:r>
      <w:r>
        <w:rPr>
          <w:rFonts w:ascii="Times New Roman" w:hAnsi="Times New Roman"/>
          <w:i/>
          <w:color w:val="000000"/>
          <w:sz w:val="28"/>
        </w:rPr>
        <w:t>Oy</w:t>
      </w:r>
      <w:r w:rsidRPr="00636CDD">
        <w:rPr>
          <w:rFonts w:ascii="Times New Roman" w:hAnsi="Times New Roman"/>
          <w:color w:val="000000"/>
          <w:sz w:val="28"/>
          <w:lang w:val="ru-RU"/>
        </w:rPr>
        <w:t xml:space="preserve">. Абсцисса и ордината точки на координатной плоскости. Примеры графиков, заданных формулами. Чтение графиков реальных зависимостей. Понятие функции. График функции. Свойства функций. Линейная функция, её график. График функции </w:t>
      </w:r>
      <w:r>
        <w:rPr>
          <w:rFonts w:ascii="Times New Roman" w:hAnsi="Times New Roman"/>
          <w:color w:val="000000"/>
          <w:sz w:val="28"/>
        </w:rPr>
        <w:t>y</w:t>
      </w:r>
      <w:r w:rsidRPr="00636CDD">
        <w:rPr>
          <w:rFonts w:ascii="Times New Roman" w:hAnsi="Times New Roman"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color w:val="000000"/>
          <w:sz w:val="28"/>
        </w:rPr>
        <w:t>x</w:t>
      </w:r>
      <w:r w:rsidRPr="00636CDD">
        <w:rPr>
          <w:rFonts w:ascii="Times New Roman" w:hAnsi="Times New Roman"/>
          <w:color w:val="000000"/>
          <w:sz w:val="28"/>
          <w:lang w:val="ru-RU"/>
        </w:rPr>
        <w:t>|. Графическое решение линейных уравнений и систем линейных уравнений.</w:t>
      </w:r>
    </w:p>
    <w:p w:rsidR="0025540E" w:rsidRPr="00636CDD" w:rsidRDefault="0025540E">
      <w:pPr>
        <w:spacing w:after="0" w:line="264" w:lineRule="auto"/>
        <w:ind w:left="120"/>
        <w:jc w:val="both"/>
        <w:rPr>
          <w:lang w:val="ru-RU"/>
        </w:rPr>
      </w:pPr>
      <w:r w:rsidRPr="00636CDD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25540E" w:rsidRPr="00636CDD" w:rsidRDefault="0025540E">
      <w:pPr>
        <w:spacing w:after="0" w:line="264" w:lineRule="auto"/>
        <w:ind w:left="120"/>
        <w:jc w:val="both"/>
        <w:rPr>
          <w:lang w:val="ru-RU"/>
        </w:rPr>
      </w:pPr>
    </w:p>
    <w:p w:rsidR="0025540E" w:rsidRPr="00636CDD" w:rsidRDefault="0025540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25540E" w:rsidRPr="00636CDD" w:rsidRDefault="0025540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Квадратный корень из числа. Понятие об иррациональном числе. Десятичные приближения иррациональных чисел. Свойства арифметических квадратных корней и их применение к преобразованию числовых выражений и вычислениям. Действительные числа.</w:t>
      </w:r>
    </w:p>
    <w:p w:rsidR="0025540E" w:rsidRPr="00636CDD" w:rsidRDefault="0025540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Степень с целым показателем и её свойства. Стандартная запись числа.</w:t>
      </w:r>
    </w:p>
    <w:p w:rsidR="0025540E" w:rsidRPr="00636CDD" w:rsidRDefault="0025540E">
      <w:pPr>
        <w:spacing w:after="0" w:line="264" w:lineRule="auto"/>
        <w:ind w:firstLine="600"/>
        <w:jc w:val="both"/>
        <w:rPr>
          <w:lang w:val="ru-RU"/>
        </w:rPr>
      </w:pPr>
      <w:bookmarkStart w:id="6" w:name="_Toc124426225"/>
      <w:bookmarkEnd w:id="6"/>
      <w:r w:rsidRPr="00636CDD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25540E" w:rsidRPr="00636CDD" w:rsidRDefault="0025540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Квадратный трёхчлен, разложение квадратного трёхчлена на множители.</w:t>
      </w:r>
    </w:p>
    <w:p w:rsidR="0025540E" w:rsidRPr="00636CDD" w:rsidRDefault="0025540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Алгебраическая дробь. Основное свойство алгебраической дроби. Сложение, вычитание, умножение, деление алгебраических дробей. Рациональные выражения и их преобразование.</w:t>
      </w:r>
    </w:p>
    <w:p w:rsidR="0025540E" w:rsidRPr="00636CDD" w:rsidRDefault="0025540E">
      <w:pPr>
        <w:spacing w:after="0" w:line="264" w:lineRule="auto"/>
        <w:ind w:firstLine="600"/>
        <w:jc w:val="both"/>
        <w:rPr>
          <w:lang w:val="ru-RU"/>
        </w:rPr>
      </w:pPr>
      <w:bookmarkStart w:id="7" w:name="_Toc124426226"/>
      <w:bookmarkEnd w:id="7"/>
      <w:r w:rsidRPr="00636CDD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25540E" w:rsidRPr="00636CDD" w:rsidRDefault="0025540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Квадратное уравнение, формула корней квадратного уравнения. Теорема Виета. Решение уравнений, сводящихся к линейным и квадратным. Простейшие дробно-рациональные уравнения.</w:t>
      </w:r>
    </w:p>
    <w:p w:rsidR="0025540E" w:rsidRPr="00636CDD" w:rsidRDefault="0025540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Графическая интерпретация уравнений с двумя переменными и систем линейных уравнений с двумя переменными. Примеры решения систем нелинейных уравнений с двумя переменными.</w:t>
      </w:r>
    </w:p>
    <w:p w:rsidR="0025540E" w:rsidRPr="00636CDD" w:rsidRDefault="0025540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Решение текстовых задач алгебраическим способом.</w:t>
      </w:r>
    </w:p>
    <w:p w:rsidR="0025540E" w:rsidRPr="00636CDD" w:rsidRDefault="0025540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Числовые неравенства и их свойства. Неравенство с одной переменной. Равносильность неравенств. Линейные неравенства с одной переменной. Системы линейных неравенств с одной переменной.</w:t>
      </w:r>
    </w:p>
    <w:p w:rsidR="0025540E" w:rsidRPr="00636CDD" w:rsidRDefault="0025540E">
      <w:pPr>
        <w:spacing w:after="0" w:line="264" w:lineRule="auto"/>
        <w:ind w:firstLine="600"/>
        <w:jc w:val="both"/>
        <w:rPr>
          <w:lang w:val="ru-RU"/>
        </w:rPr>
      </w:pPr>
      <w:bookmarkStart w:id="8" w:name="_Toc124426227"/>
      <w:bookmarkEnd w:id="8"/>
      <w:r w:rsidRPr="00636CDD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25540E" w:rsidRPr="00636CDD" w:rsidRDefault="0025540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Понятие функции. Область определения и множество значений функции. Способы задания функций.</w:t>
      </w:r>
    </w:p>
    <w:p w:rsidR="0025540E" w:rsidRPr="00636CDD" w:rsidRDefault="0025540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График функции. Чтение свойств функции по её графику. Примеры графиков функций, отражающих реальные процессы.</w:t>
      </w:r>
    </w:p>
    <w:p w:rsidR="0025540E" w:rsidRPr="00636CDD" w:rsidRDefault="0025540E">
      <w:pPr>
        <w:spacing w:after="0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 xml:space="preserve">Функции, описывающие прямую и обратную пропорциональные зависимости, их графики. Функции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636CDD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636CDD">
        <w:rPr>
          <w:rFonts w:ascii="Times New Roman" w:hAnsi="Times New Roman"/>
          <w:i/>
          <w:color w:val="000000"/>
          <w:sz w:val="28"/>
          <w:lang w:val="ru-RU"/>
        </w:rPr>
        <w:t xml:space="preserve">2,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636CDD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636CDD">
        <w:rPr>
          <w:rFonts w:ascii="Times New Roman" w:hAnsi="Times New Roman"/>
          <w:i/>
          <w:color w:val="000000"/>
          <w:sz w:val="28"/>
          <w:lang w:val="ru-RU"/>
        </w:rPr>
        <w:t xml:space="preserve">3, </w:t>
      </w:r>
      <w:r>
        <w:rPr>
          <w:rFonts w:ascii="Times New Roman" w:hAnsi="Times New Roman"/>
          <w:color w:val="000000"/>
          <w:sz w:val="28"/>
        </w:rPr>
        <w:t>y</w:t>
      </w:r>
      <w:r w:rsidRPr="00636CDD">
        <w:rPr>
          <w:rFonts w:ascii="Times New Roman" w:hAnsi="Times New Roman"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636CDD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636CDD">
        <w:rPr>
          <w:rFonts w:ascii="Times New Roman" w:hAnsi="Times New Roman"/>
          <w:i/>
          <w:color w:val="000000"/>
          <w:sz w:val="28"/>
          <w:lang w:val="ru-RU"/>
        </w:rPr>
        <w:t>=|</w:t>
      </w:r>
      <w:r>
        <w:rPr>
          <w:rFonts w:ascii="Times New Roman" w:hAnsi="Times New Roman"/>
          <w:i/>
          <w:color w:val="000000"/>
          <w:sz w:val="28"/>
        </w:rPr>
        <w:t>x</w:t>
      </w:r>
      <w:r w:rsidRPr="00636CDD">
        <w:rPr>
          <w:rFonts w:ascii="Times New Roman" w:hAnsi="Times New Roman"/>
          <w:i/>
          <w:color w:val="000000"/>
          <w:sz w:val="28"/>
          <w:lang w:val="ru-RU"/>
        </w:rPr>
        <w:t>|</w:t>
      </w:r>
      <w:r w:rsidRPr="00636CDD">
        <w:rPr>
          <w:rFonts w:ascii="Times New Roman" w:hAnsi="Times New Roman"/>
          <w:color w:val="000000"/>
          <w:sz w:val="28"/>
          <w:lang w:val="ru-RU"/>
        </w:rPr>
        <w:t>. Графическое решение уравнений и систем уравнений.</w:t>
      </w:r>
    </w:p>
    <w:p w:rsidR="0025540E" w:rsidRPr="00636CDD" w:rsidRDefault="0025540E">
      <w:pPr>
        <w:spacing w:after="0" w:line="264" w:lineRule="auto"/>
        <w:ind w:left="120"/>
        <w:jc w:val="both"/>
        <w:rPr>
          <w:lang w:val="ru-RU"/>
        </w:rPr>
      </w:pPr>
      <w:r w:rsidRPr="00636CDD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25540E" w:rsidRPr="00636CDD" w:rsidRDefault="0025540E">
      <w:pPr>
        <w:spacing w:after="0" w:line="264" w:lineRule="auto"/>
        <w:ind w:left="120"/>
        <w:jc w:val="both"/>
        <w:rPr>
          <w:lang w:val="ru-RU"/>
        </w:rPr>
      </w:pPr>
    </w:p>
    <w:p w:rsidR="0025540E" w:rsidRPr="00636CDD" w:rsidRDefault="0025540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25540E" w:rsidRPr="00636CDD" w:rsidRDefault="0025540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Рациональные числа, иррациональные числа, конечные и бесконечные десятичные дроби. Множество действительных чисел, действительные числа как бесконечные десятичные дроби. Взаимно однозначное соответствие между множеством действительных чисел и координатной прямой.</w:t>
      </w:r>
    </w:p>
    <w:p w:rsidR="0025540E" w:rsidRPr="00636CDD" w:rsidRDefault="0025540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Сравнение действительных чисел, арифметические действия с действительными числами.</w:t>
      </w:r>
    </w:p>
    <w:p w:rsidR="0025540E" w:rsidRPr="00636CDD" w:rsidRDefault="0025540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Размеры объектов окружающего мира, длительность процессов в окружающем мире.</w:t>
      </w:r>
    </w:p>
    <w:p w:rsidR="0025540E" w:rsidRPr="00636CDD" w:rsidRDefault="0025540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Приближённое значение величины, точность приближения. Округление чисел. Прикидка и оценка результатов вычислений.</w:t>
      </w:r>
    </w:p>
    <w:p w:rsidR="0025540E" w:rsidRPr="00636CDD" w:rsidRDefault="0025540E">
      <w:pPr>
        <w:spacing w:after="0" w:line="264" w:lineRule="auto"/>
        <w:ind w:firstLine="600"/>
        <w:jc w:val="both"/>
        <w:rPr>
          <w:lang w:val="ru-RU"/>
        </w:rPr>
      </w:pPr>
      <w:bookmarkStart w:id="9" w:name="_Toc124426230"/>
      <w:bookmarkEnd w:id="9"/>
      <w:r w:rsidRPr="00636CDD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25540E" w:rsidRPr="00636CDD" w:rsidRDefault="0025540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Линейное уравнение. Решение уравнений, сводящихся к линейным.</w:t>
      </w:r>
    </w:p>
    <w:p w:rsidR="0025540E" w:rsidRPr="00636CDD" w:rsidRDefault="0025540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Квадратное уравнение. Решение уравнений, сводящихся к квадратным. Биквадратное уравнение. Примеры решения уравнений третьей и четвёртой степеней разложением на множители.</w:t>
      </w:r>
    </w:p>
    <w:p w:rsidR="0025540E" w:rsidRPr="00636CDD" w:rsidRDefault="0025540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Решение дробно-рациональных уравнений. Решение текстовых задач алгебраическим методом.</w:t>
      </w:r>
    </w:p>
    <w:p w:rsidR="0025540E" w:rsidRPr="00636CDD" w:rsidRDefault="0025540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Уравнение с двумя переменными и его график. Решение систем двух линейных уравнений с двумя переменными. Решение систем двух уравнений, одно из которых линейное, а другое – второй степени. Графическая интерпретация системы уравнений с двумя переменными.</w:t>
      </w:r>
    </w:p>
    <w:p w:rsidR="0025540E" w:rsidRPr="00636CDD" w:rsidRDefault="0025540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Решение текстовых задач алгебраическим способом.</w:t>
      </w:r>
    </w:p>
    <w:p w:rsidR="0025540E" w:rsidRPr="00636CDD" w:rsidRDefault="0025540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Числовые неравенства и их свойства.</w:t>
      </w:r>
    </w:p>
    <w:p w:rsidR="0025540E" w:rsidRPr="00636CDD" w:rsidRDefault="0025540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Решение линейных неравенств с одной переменной. Решение систем линейных неравенств с одной переменной. Квадратные неравенства. Графическая интерпретация неравенств и систем неравенств с двумя переменными.</w:t>
      </w:r>
    </w:p>
    <w:p w:rsidR="0025540E" w:rsidRPr="00636CDD" w:rsidRDefault="0025540E">
      <w:pPr>
        <w:spacing w:after="0" w:line="264" w:lineRule="auto"/>
        <w:ind w:firstLine="600"/>
        <w:jc w:val="both"/>
        <w:rPr>
          <w:lang w:val="ru-RU"/>
        </w:rPr>
      </w:pPr>
      <w:bookmarkStart w:id="10" w:name="_Toc124426231"/>
      <w:bookmarkEnd w:id="10"/>
      <w:r w:rsidRPr="00636CDD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25540E" w:rsidRPr="00636CDD" w:rsidRDefault="0025540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Квадратичная функция, её график и свойства. Парабола, координаты вершины параболы, ось симметрии параболы.</w:t>
      </w:r>
    </w:p>
    <w:p w:rsidR="0025540E" w:rsidRPr="00636CDD" w:rsidRDefault="0025540E">
      <w:pPr>
        <w:spacing w:after="0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 xml:space="preserve">Графики функций: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636CDD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kx</w:t>
      </w:r>
      <w:r w:rsidRPr="00636CDD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636CDD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kx</w:t>
      </w:r>
      <w:r w:rsidRPr="00636CDD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b</w:t>
      </w:r>
      <w:r w:rsidRPr="00636CDD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636CDD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</w:t>
      </w:r>
      <w:r w:rsidRPr="00636CDD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x</w:t>
      </w:r>
      <w:r w:rsidRPr="00636CDD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636CDD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636CDD">
        <w:rPr>
          <w:rFonts w:ascii="Times New Roman" w:hAnsi="Times New Roman"/>
          <w:i/>
          <w:color w:val="000000"/>
          <w:sz w:val="28"/>
          <w:lang w:val="ru-RU"/>
        </w:rPr>
        <w:t xml:space="preserve">3, </w:t>
      </w:r>
      <w:r>
        <w:rPr>
          <w:rFonts w:ascii="Times New Roman" w:hAnsi="Times New Roman"/>
          <w:color w:val="000000"/>
          <w:sz w:val="28"/>
        </w:rPr>
        <w:t>y</w:t>
      </w:r>
      <w:r w:rsidRPr="00636CDD">
        <w:rPr>
          <w:rFonts w:ascii="Times New Roman" w:hAnsi="Times New Roman"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636CDD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636CDD">
        <w:rPr>
          <w:rFonts w:ascii="Times New Roman" w:hAnsi="Times New Roman"/>
          <w:i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i/>
          <w:color w:val="000000"/>
          <w:sz w:val="28"/>
        </w:rPr>
        <w:t>x</w:t>
      </w:r>
      <w:r w:rsidRPr="00636CDD">
        <w:rPr>
          <w:rFonts w:ascii="Times New Roman" w:hAnsi="Times New Roman"/>
          <w:i/>
          <w:color w:val="000000"/>
          <w:sz w:val="28"/>
          <w:lang w:val="ru-RU"/>
        </w:rPr>
        <w:t xml:space="preserve">| </w:t>
      </w:r>
      <w:r w:rsidRPr="00636CDD">
        <w:rPr>
          <w:rFonts w:ascii="Times New Roman" w:hAnsi="Times New Roman"/>
          <w:color w:val="000000"/>
          <w:sz w:val="28"/>
          <w:lang w:val="ru-RU"/>
        </w:rPr>
        <w:t>и их свойства.</w:t>
      </w:r>
    </w:p>
    <w:p w:rsidR="0025540E" w:rsidRPr="00636CDD" w:rsidRDefault="0025540E">
      <w:pPr>
        <w:spacing w:after="0" w:line="264" w:lineRule="auto"/>
        <w:ind w:firstLine="600"/>
        <w:jc w:val="both"/>
        <w:rPr>
          <w:lang w:val="ru-RU"/>
        </w:rPr>
      </w:pPr>
      <w:bookmarkStart w:id="11" w:name="_Toc124426232"/>
      <w:bookmarkEnd w:id="11"/>
      <w:r w:rsidRPr="00636CDD">
        <w:rPr>
          <w:rFonts w:ascii="Times New Roman" w:hAnsi="Times New Roman"/>
          <w:b/>
          <w:color w:val="000000"/>
          <w:sz w:val="28"/>
          <w:lang w:val="ru-RU"/>
        </w:rPr>
        <w:t>Числовые последовательности и прогрессии</w:t>
      </w:r>
    </w:p>
    <w:p w:rsidR="0025540E" w:rsidRPr="00636CDD" w:rsidRDefault="0025540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 xml:space="preserve">Понятие числовой последовательности. Задание последовательности рекуррентной формулой и формулой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636CDD">
        <w:rPr>
          <w:rFonts w:ascii="Times New Roman" w:hAnsi="Times New Roman"/>
          <w:color w:val="000000"/>
          <w:sz w:val="28"/>
          <w:lang w:val="ru-RU"/>
        </w:rPr>
        <w:t>-го члена.</w:t>
      </w:r>
    </w:p>
    <w:p w:rsidR="0025540E" w:rsidRPr="00636CDD" w:rsidRDefault="0025540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 xml:space="preserve">Арифметическая и геометрическая прогрессии. Формулы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636CDD">
        <w:rPr>
          <w:rFonts w:ascii="Times New Roman" w:hAnsi="Times New Roman"/>
          <w:color w:val="000000"/>
          <w:sz w:val="28"/>
          <w:lang w:val="ru-RU"/>
        </w:rPr>
        <w:t xml:space="preserve">-го члена арифметической и геометрической прогрессий, суммы первых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636CD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636CDD">
        <w:rPr>
          <w:rFonts w:ascii="Times New Roman" w:hAnsi="Times New Roman"/>
          <w:color w:val="000000"/>
          <w:sz w:val="28"/>
          <w:lang w:val="ru-RU"/>
        </w:rPr>
        <w:t>членов.</w:t>
      </w:r>
    </w:p>
    <w:p w:rsidR="0025540E" w:rsidRPr="00636CDD" w:rsidRDefault="0025540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Изображение членов арифметической и геометрической прогрессий точками на координатной плоскости. Линейный и экспоненциальный рост. Сложные проценты.</w:t>
      </w:r>
    </w:p>
    <w:p w:rsidR="0025540E" w:rsidRPr="00636CDD" w:rsidRDefault="0025540E">
      <w:pPr>
        <w:rPr>
          <w:lang w:val="ru-RU"/>
        </w:rPr>
        <w:sectPr w:rsidR="0025540E" w:rsidRPr="00636CDD">
          <w:pgSz w:w="11906" w:h="16383"/>
          <w:pgMar w:top="1134" w:right="850" w:bottom="1134" w:left="1701" w:header="720" w:footer="720" w:gutter="0"/>
          <w:cols w:space="720"/>
        </w:sectPr>
      </w:pPr>
    </w:p>
    <w:p w:rsidR="0025540E" w:rsidRPr="00636CDD" w:rsidRDefault="0025540E">
      <w:pPr>
        <w:spacing w:after="0" w:line="264" w:lineRule="auto"/>
        <w:ind w:left="120"/>
        <w:jc w:val="both"/>
        <w:rPr>
          <w:lang w:val="ru-RU"/>
        </w:rPr>
      </w:pPr>
      <w:bookmarkStart w:id="12" w:name="block-2922163"/>
      <w:bookmarkEnd w:id="12"/>
      <w:r w:rsidRPr="00636CDD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УЧЕБНОГО КУРСА «АЛГЕБРА» НА УРОВНЕ ОСНОВНОГО ОБЩЕГО ОБРАЗОВАНИЯ</w:t>
      </w:r>
    </w:p>
    <w:p w:rsidR="0025540E" w:rsidRPr="00636CDD" w:rsidRDefault="0025540E">
      <w:pPr>
        <w:spacing w:after="0" w:line="264" w:lineRule="auto"/>
        <w:ind w:left="120"/>
        <w:jc w:val="both"/>
        <w:rPr>
          <w:lang w:val="ru-RU"/>
        </w:rPr>
      </w:pPr>
    </w:p>
    <w:p w:rsidR="0025540E" w:rsidRPr="00636CDD" w:rsidRDefault="0025540E">
      <w:pPr>
        <w:spacing w:after="0" w:line="264" w:lineRule="auto"/>
        <w:ind w:left="120"/>
        <w:jc w:val="both"/>
        <w:rPr>
          <w:lang w:val="ru-RU"/>
        </w:rPr>
      </w:pPr>
      <w:r w:rsidRPr="00636CDD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25540E" w:rsidRPr="00636CDD" w:rsidRDefault="0025540E">
      <w:pPr>
        <w:spacing w:after="0" w:line="264" w:lineRule="auto"/>
        <w:ind w:left="120"/>
        <w:jc w:val="both"/>
        <w:rPr>
          <w:lang w:val="ru-RU"/>
        </w:rPr>
      </w:pPr>
    </w:p>
    <w:p w:rsidR="0025540E" w:rsidRPr="00636CDD" w:rsidRDefault="0025540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636CDD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«Алгебра» характеризуются:</w:t>
      </w:r>
    </w:p>
    <w:p w:rsidR="0025540E" w:rsidRPr="00636CDD" w:rsidRDefault="0025540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25540E" w:rsidRPr="00636CDD" w:rsidRDefault="0025540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25540E" w:rsidRPr="00636CDD" w:rsidRDefault="0025540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25540E" w:rsidRPr="00636CDD" w:rsidRDefault="0025540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25540E" w:rsidRPr="00636CDD" w:rsidRDefault="0025540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25540E" w:rsidRPr="00636CDD" w:rsidRDefault="0025540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25540E" w:rsidRPr="00636CDD" w:rsidRDefault="0025540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25540E" w:rsidRPr="00636CDD" w:rsidRDefault="0025540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25540E" w:rsidRPr="00636CDD" w:rsidRDefault="0025540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25540E" w:rsidRPr="00636CDD" w:rsidRDefault="0025540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25540E" w:rsidRPr="00636CDD" w:rsidRDefault="0025540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b/>
          <w:color w:val="000000"/>
          <w:sz w:val="28"/>
          <w:lang w:val="ru-RU"/>
        </w:rPr>
        <w:t>6) физическое воспитание, формирование культуры здоровья и эмоционального благополучия:</w:t>
      </w:r>
    </w:p>
    <w:p w:rsidR="0025540E" w:rsidRPr="00636CDD" w:rsidRDefault="0025540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25540E" w:rsidRPr="00636CDD" w:rsidRDefault="0025540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25540E" w:rsidRPr="00636CDD" w:rsidRDefault="0025540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25540E" w:rsidRPr="00636CDD" w:rsidRDefault="0025540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25540E" w:rsidRPr="00636CDD" w:rsidRDefault="0025540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25540E" w:rsidRPr="00636CDD" w:rsidRDefault="0025540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25540E" w:rsidRPr="00636CDD" w:rsidRDefault="0025540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25540E" w:rsidRPr="00636CDD" w:rsidRDefault="0025540E">
      <w:pPr>
        <w:spacing w:after="0" w:line="264" w:lineRule="auto"/>
        <w:ind w:left="120"/>
        <w:jc w:val="both"/>
        <w:rPr>
          <w:lang w:val="ru-RU"/>
        </w:rPr>
      </w:pPr>
      <w:r w:rsidRPr="00636CDD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25540E" w:rsidRPr="00636CDD" w:rsidRDefault="0025540E">
      <w:pPr>
        <w:spacing w:after="0" w:line="264" w:lineRule="auto"/>
        <w:ind w:left="120"/>
        <w:jc w:val="both"/>
        <w:rPr>
          <w:lang w:val="ru-RU"/>
        </w:rPr>
      </w:pPr>
    </w:p>
    <w:p w:rsidR="0025540E" w:rsidRPr="00636CDD" w:rsidRDefault="0025540E">
      <w:pPr>
        <w:spacing w:after="0" w:line="264" w:lineRule="auto"/>
        <w:ind w:left="120"/>
        <w:jc w:val="both"/>
        <w:rPr>
          <w:lang w:val="ru-RU"/>
        </w:rPr>
      </w:pPr>
      <w:r w:rsidRPr="00636CDD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25540E" w:rsidRPr="00636CDD" w:rsidRDefault="0025540E">
      <w:pPr>
        <w:spacing w:after="0" w:line="264" w:lineRule="auto"/>
        <w:ind w:left="120"/>
        <w:jc w:val="both"/>
        <w:rPr>
          <w:lang w:val="ru-RU"/>
        </w:rPr>
      </w:pPr>
    </w:p>
    <w:p w:rsidR="0025540E" w:rsidRDefault="0025540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25540E" w:rsidRPr="00636CDD" w:rsidRDefault="0025540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25540E" w:rsidRPr="00636CDD" w:rsidRDefault="0025540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25540E" w:rsidRPr="00636CDD" w:rsidRDefault="0025540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25540E" w:rsidRPr="00636CDD" w:rsidRDefault="0025540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25540E" w:rsidRPr="00636CDD" w:rsidRDefault="0025540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25540E" w:rsidRPr="00636CDD" w:rsidRDefault="0025540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25540E" w:rsidRDefault="0025540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25540E" w:rsidRPr="00636CDD" w:rsidRDefault="0025540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25540E" w:rsidRPr="00636CDD" w:rsidRDefault="0025540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25540E" w:rsidRPr="00636CDD" w:rsidRDefault="0025540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25540E" w:rsidRPr="00636CDD" w:rsidRDefault="0025540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25540E" w:rsidRDefault="0025540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25540E" w:rsidRPr="00636CDD" w:rsidRDefault="0025540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25540E" w:rsidRPr="00636CDD" w:rsidRDefault="0025540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25540E" w:rsidRPr="00636CDD" w:rsidRDefault="0025540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25540E" w:rsidRPr="00636CDD" w:rsidRDefault="0025540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25540E" w:rsidRDefault="0025540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25540E" w:rsidRPr="00636CDD" w:rsidRDefault="0025540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25540E" w:rsidRPr="00636CDD" w:rsidRDefault="0025540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25540E" w:rsidRPr="00636CDD" w:rsidRDefault="0025540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25540E" w:rsidRPr="00636CDD" w:rsidRDefault="0025540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25540E" w:rsidRPr="00636CDD" w:rsidRDefault="0025540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25540E" w:rsidRPr="00636CDD" w:rsidRDefault="0025540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25540E" w:rsidRPr="00636CDD" w:rsidRDefault="0025540E">
      <w:pPr>
        <w:spacing w:after="0" w:line="264" w:lineRule="auto"/>
        <w:ind w:left="120"/>
        <w:jc w:val="both"/>
        <w:rPr>
          <w:lang w:val="ru-RU"/>
        </w:rPr>
      </w:pPr>
      <w:r w:rsidRPr="00636CDD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25540E" w:rsidRPr="00636CDD" w:rsidRDefault="0025540E">
      <w:pPr>
        <w:spacing w:after="0" w:line="264" w:lineRule="auto"/>
        <w:ind w:left="120"/>
        <w:jc w:val="both"/>
        <w:rPr>
          <w:lang w:val="ru-RU"/>
        </w:rPr>
      </w:pPr>
      <w:r w:rsidRPr="00636CDD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25540E" w:rsidRPr="00636CDD" w:rsidRDefault="0025540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25540E" w:rsidRDefault="0025540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25540E" w:rsidRPr="00636CDD" w:rsidRDefault="0025540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25540E" w:rsidRPr="00636CDD" w:rsidRDefault="0025540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25540E" w:rsidRPr="00636CDD" w:rsidRDefault="0025540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25540E" w:rsidRPr="00636CDD" w:rsidRDefault="0025540E">
      <w:pPr>
        <w:spacing w:after="0" w:line="264" w:lineRule="auto"/>
        <w:ind w:left="120"/>
        <w:jc w:val="both"/>
        <w:rPr>
          <w:lang w:val="ru-RU"/>
        </w:rPr>
      </w:pPr>
    </w:p>
    <w:p w:rsidR="0025540E" w:rsidRPr="00636CDD" w:rsidRDefault="0025540E">
      <w:pPr>
        <w:spacing w:after="0" w:line="264" w:lineRule="auto"/>
        <w:ind w:left="120"/>
        <w:jc w:val="both"/>
        <w:rPr>
          <w:lang w:val="ru-RU"/>
        </w:rPr>
      </w:pPr>
      <w:r w:rsidRPr="00636CDD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25540E" w:rsidRPr="00636CDD" w:rsidRDefault="0025540E">
      <w:pPr>
        <w:spacing w:after="0" w:line="264" w:lineRule="auto"/>
        <w:ind w:left="120"/>
        <w:jc w:val="both"/>
        <w:rPr>
          <w:lang w:val="ru-RU"/>
        </w:rPr>
      </w:pPr>
    </w:p>
    <w:p w:rsidR="0025540E" w:rsidRPr="00636CDD" w:rsidRDefault="0025540E">
      <w:pPr>
        <w:spacing w:after="0" w:line="264" w:lineRule="auto"/>
        <w:ind w:firstLine="600"/>
        <w:jc w:val="both"/>
        <w:rPr>
          <w:lang w:val="ru-RU"/>
        </w:rPr>
      </w:pPr>
      <w:bookmarkStart w:id="13" w:name="_Toc124426234"/>
      <w:bookmarkEnd w:id="13"/>
      <w:r w:rsidRPr="00636CDD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36CDD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636CDD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25540E" w:rsidRPr="00636CDD" w:rsidRDefault="0025540E">
      <w:pPr>
        <w:spacing w:after="0" w:line="264" w:lineRule="auto"/>
        <w:ind w:firstLine="600"/>
        <w:jc w:val="both"/>
        <w:rPr>
          <w:lang w:val="ru-RU"/>
        </w:rPr>
      </w:pPr>
      <w:bookmarkStart w:id="14" w:name="_Toc124426235"/>
      <w:bookmarkEnd w:id="14"/>
      <w:r w:rsidRPr="00636CDD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25540E" w:rsidRPr="00636CDD" w:rsidRDefault="0025540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Выполнять, сочетая устные и письменные приёмы, арифметические действия с рациональными числами.</w:t>
      </w:r>
    </w:p>
    <w:p w:rsidR="0025540E" w:rsidRPr="00636CDD" w:rsidRDefault="0025540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Находить значения числовых выражений, применять разнообразные способы и приёмы вычисления значений дробных выражений, содержащих обыкновенные и десятичные дроби.</w:t>
      </w:r>
    </w:p>
    <w:p w:rsidR="0025540E" w:rsidRPr="00636CDD" w:rsidRDefault="0025540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Переходить от одной формы записи чисел к другой (преобразовывать десятичную дробь в обыкновенную, обыкновенную в десятичную, в частности в бесконечную десятичную дробь).</w:t>
      </w:r>
    </w:p>
    <w:p w:rsidR="0025540E" w:rsidRPr="00636CDD" w:rsidRDefault="0025540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Сравнивать и упорядочивать рациональные числа.</w:t>
      </w:r>
    </w:p>
    <w:p w:rsidR="0025540E" w:rsidRPr="00636CDD" w:rsidRDefault="0025540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Округлять числа.</w:t>
      </w:r>
    </w:p>
    <w:p w:rsidR="0025540E" w:rsidRPr="00636CDD" w:rsidRDefault="0025540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Выполнять прикидку и оценку результата вычислений, оценку значений числовых выражений. Выполнять действия со степенями с натуральными показателями.</w:t>
      </w:r>
    </w:p>
    <w:p w:rsidR="0025540E" w:rsidRPr="00636CDD" w:rsidRDefault="0025540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Применять признаки делимости, разложение на множители натуральных чисел.</w:t>
      </w:r>
    </w:p>
    <w:p w:rsidR="0025540E" w:rsidRPr="00636CDD" w:rsidRDefault="0025540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Решать практико-ориентированные задачи, связанные с отношением величин, пропорциональностью величин, процентами, интерпретировать результаты решения задач с учётом ограничений, связанных со свойствами рассматриваемых объектов.</w:t>
      </w:r>
    </w:p>
    <w:p w:rsidR="0025540E" w:rsidRPr="00636CDD" w:rsidRDefault="0025540E">
      <w:pPr>
        <w:spacing w:after="0" w:line="264" w:lineRule="auto"/>
        <w:ind w:firstLine="600"/>
        <w:jc w:val="both"/>
        <w:rPr>
          <w:lang w:val="ru-RU"/>
        </w:rPr>
      </w:pPr>
      <w:bookmarkStart w:id="15" w:name="_Toc124426236"/>
      <w:bookmarkEnd w:id="15"/>
      <w:r w:rsidRPr="00636CDD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25540E" w:rsidRPr="00636CDD" w:rsidRDefault="0025540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Использовать алгебраическую терминологию и символику, применять её в процессе освоения учебного материала.</w:t>
      </w:r>
    </w:p>
    <w:p w:rsidR="0025540E" w:rsidRPr="00636CDD" w:rsidRDefault="0025540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Находить значения буквенных выражений при заданных значениях переменных.</w:t>
      </w:r>
    </w:p>
    <w:p w:rsidR="0025540E" w:rsidRPr="00636CDD" w:rsidRDefault="0025540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Выполнять преобразования целого выражения в многочлен приведением подобных слагаемых, раскрытием скобок.</w:t>
      </w:r>
    </w:p>
    <w:p w:rsidR="0025540E" w:rsidRPr="00636CDD" w:rsidRDefault="0025540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Выполнять умножение одночлена на многочлен и многочлена на многочлен, применять формулы квадрата суммы и квадрата разности.</w:t>
      </w:r>
    </w:p>
    <w:p w:rsidR="0025540E" w:rsidRPr="00636CDD" w:rsidRDefault="0025540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Осуществлять разложение многочленов на множители с помощью вынесения за скобки общего множителя, группировки слагаемых, применения формул сокращённого умножения.</w:t>
      </w:r>
    </w:p>
    <w:p w:rsidR="0025540E" w:rsidRPr="00636CDD" w:rsidRDefault="0025540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Применять преобразования многочленов для решения различных задач из математики, смежных предметов, из реальной практики.</w:t>
      </w:r>
    </w:p>
    <w:p w:rsidR="0025540E" w:rsidRPr="00636CDD" w:rsidRDefault="0025540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Использовать свойства степеней с натуральными показателями для преобразования выражений.</w:t>
      </w:r>
    </w:p>
    <w:p w:rsidR="0025540E" w:rsidRPr="00636CDD" w:rsidRDefault="0025540E">
      <w:pPr>
        <w:spacing w:after="0" w:line="264" w:lineRule="auto"/>
        <w:ind w:firstLine="600"/>
        <w:jc w:val="both"/>
        <w:rPr>
          <w:lang w:val="ru-RU"/>
        </w:rPr>
      </w:pPr>
      <w:bookmarkStart w:id="16" w:name="_Toc124426237"/>
      <w:bookmarkEnd w:id="16"/>
      <w:r w:rsidRPr="00636CDD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25540E" w:rsidRPr="00636CDD" w:rsidRDefault="0025540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Решать линейные уравнения с одной переменной, применяя правила перехода от исходного уравнения к равносильному ему. Проверять, является ли число корнем уравнения.</w:t>
      </w:r>
    </w:p>
    <w:p w:rsidR="0025540E" w:rsidRPr="00636CDD" w:rsidRDefault="0025540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Применять графические методы при решении линейных уравнений и их систем.</w:t>
      </w:r>
    </w:p>
    <w:p w:rsidR="0025540E" w:rsidRPr="00636CDD" w:rsidRDefault="0025540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Подбирать примеры пар чисел, являющихся решением линейного уравнения с двумя переменными.</w:t>
      </w:r>
    </w:p>
    <w:p w:rsidR="0025540E" w:rsidRPr="00636CDD" w:rsidRDefault="0025540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Строить в координатной плоскости график линейного уравнения с двумя переменными, пользуясь графиком, приводить примеры решения уравнения.</w:t>
      </w:r>
    </w:p>
    <w:p w:rsidR="0025540E" w:rsidRPr="00636CDD" w:rsidRDefault="0025540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Решать системы двух линейных уравнений с двумя переменными, в том числе графически.</w:t>
      </w:r>
    </w:p>
    <w:p w:rsidR="0025540E" w:rsidRPr="00636CDD" w:rsidRDefault="0025540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Составлять и решать линейное уравнение или систему линейных уравнений по условию задачи, интерпретировать в соответствии с контекстом задачи полученный результат.</w:t>
      </w:r>
    </w:p>
    <w:p w:rsidR="0025540E" w:rsidRPr="00636CDD" w:rsidRDefault="0025540E">
      <w:pPr>
        <w:spacing w:after="0" w:line="264" w:lineRule="auto"/>
        <w:ind w:firstLine="600"/>
        <w:jc w:val="both"/>
        <w:rPr>
          <w:lang w:val="ru-RU"/>
        </w:rPr>
      </w:pPr>
      <w:bookmarkStart w:id="17" w:name="_Toc124426238"/>
      <w:bookmarkEnd w:id="17"/>
      <w:r w:rsidRPr="00636CDD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25540E" w:rsidRPr="00636CDD" w:rsidRDefault="0025540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Изображать на координатной прямой точки, соответствующие заданным координатам, лучи, отрезки, интервалы, записывать числовые промежутки на алгебраическом языке.</w:t>
      </w:r>
    </w:p>
    <w:p w:rsidR="0025540E" w:rsidRPr="00636CDD" w:rsidRDefault="0025540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 xml:space="preserve">Отмечать в координатной плоскости точки по заданным координатам, строить графики линейных функций. Строить график функции </w:t>
      </w:r>
      <w:r>
        <w:rPr>
          <w:rFonts w:ascii="Times New Roman" w:hAnsi="Times New Roman"/>
          <w:color w:val="000000"/>
          <w:sz w:val="28"/>
        </w:rPr>
        <w:t>y</w:t>
      </w:r>
      <w:r w:rsidRPr="00636CDD">
        <w:rPr>
          <w:rFonts w:ascii="Times New Roman" w:hAnsi="Times New Roman"/>
          <w:color w:val="000000"/>
          <w:sz w:val="28"/>
          <w:lang w:val="ru-RU"/>
        </w:rPr>
        <w:t xml:space="preserve"> = |х|.</w:t>
      </w:r>
    </w:p>
    <w:p w:rsidR="0025540E" w:rsidRPr="00636CDD" w:rsidRDefault="0025540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Описывать с помощью функций известные зависимости между величинами: скорость, время, расстояние, цена, количество, стоимость, производительность, время, объём работы.</w:t>
      </w:r>
    </w:p>
    <w:p w:rsidR="0025540E" w:rsidRPr="00636CDD" w:rsidRDefault="0025540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Находить значение функции по значению её аргумента.</w:t>
      </w:r>
    </w:p>
    <w:p w:rsidR="0025540E" w:rsidRPr="00636CDD" w:rsidRDefault="0025540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Понимать графический способ представления и анализа информации, извлекать и интерпретировать информацию из графиков реальных процессов и зависимостей.</w:t>
      </w:r>
    </w:p>
    <w:p w:rsidR="0025540E" w:rsidRPr="00636CDD" w:rsidRDefault="0025540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36CDD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636CDD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25540E" w:rsidRPr="00636CDD" w:rsidRDefault="0025540E">
      <w:pPr>
        <w:spacing w:after="0" w:line="264" w:lineRule="auto"/>
        <w:ind w:firstLine="600"/>
        <w:jc w:val="both"/>
        <w:rPr>
          <w:lang w:val="ru-RU"/>
        </w:rPr>
      </w:pPr>
      <w:bookmarkStart w:id="18" w:name="_Toc124426240"/>
      <w:bookmarkEnd w:id="18"/>
      <w:r w:rsidRPr="00636CDD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25540E" w:rsidRPr="00636CDD" w:rsidRDefault="0025540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Использовать начальные представления о множестве действительных чисел для сравнения, округления и вычислений, изображать действительные числа точками на координатной прямой.</w:t>
      </w:r>
    </w:p>
    <w:p w:rsidR="0025540E" w:rsidRPr="00636CDD" w:rsidRDefault="0025540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Применять понятие арифметического квадратного корня, находить квадратные корни, используя при необходимости калькулятор, выполнять преобразования выражений, содержащих квадратные корни, используя свойства корней.</w:t>
      </w:r>
    </w:p>
    <w:p w:rsidR="0025540E" w:rsidRPr="00636CDD" w:rsidRDefault="0025540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Использовать записи больших и малых чисел с помощью десятичных дробей и степеней числа 10.</w:t>
      </w:r>
    </w:p>
    <w:p w:rsidR="0025540E" w:rsidRPr="00636CDD" w:rsidRDefault="0025540E">
      <w:pPr>
        <w:spacing w:after="0" w:line="264" w:lineRule="auto"/>
        <w:ind w:firstLine="600"/>
        <w:jc w:val="both"/>
        <w:rPr>
          <w:lang w:val="ru-RU"/>
        </w:rPr>
      </w:pPr>
      <w:bookmarkStart w:id="19" w:name="_Toc124426241"/>
      <w:bookmarkEnd w:id="19"/>
      <w:r w:rsidRPr="00636CDD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25540E" w:rsidRPr="00636CDD" w:rsidRDefault="0025540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Применять понятие степени с целым показателем, выполнять преобразования выражений, содержащих степени с целым показателем.</w:t>
      </w:r>
    </w:p>
    <w:p w:rsidR="0025540E" w:rsidRPr="00636CDD" w:rsidRDefault="0025540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Выполнять тождественные преобразования рациональных выражений на основе правил действий над многочленами и алгебраическими дробями.</w:t>
      </w:r>
    </w:p>
    <w:p w:rsidR="0025540E" w:rsidRPr="00636CDD" w:rsidRDefault="0025540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Раскладывать квадратный трёхчлен на множители.</w:t>
      </w:r>
    </w:p>
    <w:p w:rsidR="0025540E" w:rsidRPr="00636CDD" w:rsidRDefault="0025540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Применять преобразования выражений для решения различных задач из математики, смежных предметов, из реальной практики.</w:t>
      </w:r>
    </w:p>
    <w:p w:rsidR="0025540E" w:rsidRPr="00636CDD" w:rsidRDefault="0025540E">
      <w:pPr>
        <w:spacing w:after="0" w:line="264" w:lineRule="auto"/>
        <w:ind w:firstLine="600"/>
        <w:jc w:val="both"/>
        <w:rPr>
          <w:lang w:val="ru-RU"/>
        </w:rPr>
      </w:pPr>
      <w:bookmarkStart w:id="20" w:name="_Toc124426242"/>
      <w:bookmarkEnd w:id="20"/>
      <w:r w:rsidRPr="00636CDD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25540E" w:rsidRPr="00636CDD" w:rsidRDefault="0025540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Решать линейные, квадратные уравнения и рациональные уравнения, сводящиеся к ним, системы двух уравнений с двумя переменными.</w:t>
      </w:r>
    </w:p>
    <w:p w:rsidR="0025540E" w:rsidRPr="00636CDD" w:rsidRDefault="0025540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:rsidR="0025540E" w:rsidRPr="00636CDD" w:rsidRDefault="0025540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Переходить от словесной формулировки задачи к её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результат.</w:t>
      </w:r>
    </w:p>
    <w:p w:rsidR="0025540E" w:rsidRPr="00636CDD" w:rsidRDefault="0025540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Применять свойства числовых неравенств для сравнения, оценки, решать линейные неравенства с одной переменной и их системы, давать графическую иллюстрацию множества решений неравенства, системы неравенств.</w:t>
      </w:r>
    </w:p>
    <w:p w:rsidR="0025540E" w:rsidRPr="00636CDD" w:rsidRDefault="0025540E">
      <w:pPr>
        <w:spacing w:after="0" w:line="264" w:lineRule="auto"/>
        <w:ind w:firstLine="600"/>
        <w:jc w:val="both"/>
        <w:rPr>
          <w:lang w:val="ru-RU"/>
        </w:rPr>
      </w:pPr>
      <w:bookmarkStart w:id="21" w:name="_Toc124426243"/>
      <w:bookmarkEnd w:id="21"/>
      <w:r w:rsidRPr="00636CDD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25540E" w:rsidRPr="00636CDD" w:rsidRDefault="0025540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Понимать и использовать функциональные понятия и язык (термины, символические обозначения), определять значение функции по значению аргумента, определять свойства функции по её графику.</w:t>
      </w:r>
    </w:p>
    <w:p w:rsidR="0025540E" w:rsidRPr="00636CDD" w:rsidRDefault="0025540E">
      <w:pPr>
        <w:spacing w:after="0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Строить графики элементарных функций вида:</w:t>
      </w:r>
    </w:p>
    <w:p w:rsidR="0025540E" w:rsidRPr="00636CDD" w:rsidRDefault="0025540E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>y</w:t>
      </w:r>
      <w:r w:rsidRPr="00636CDD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k</w:t>
      </w:r>
      <w:r w:rsidRPr="00636CDD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x</w:t>
      </w:r>
      <w:r w:rsidRPr="00636CD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y</w:t>
      </w:r>
      <w:r w:rsidRPr="00636CDD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x</w:t>
      </w:r>
      <w:r w:rsidRPr="00636CDD">
        <w:rPr>
          <w:rFonts w:ascii="Times New Roman" w:hAnsi="Times New Roman"/>
          <w:color w:val="000000"/>
          <w:sz w:val="28"/>
          <w:lang w:val="ru-RU"/>
        </w:rPr>
        <w:t xml:space="preserve">2, </w:t>
      </w:r>
      <w:r>
        <w:rPr>
          <w:rFonts w:ascii="Times New Roman" w:hAnsi="Times New Roman"/>
          <w:color w:val="000000"/>
          <w:sz w:val="28"/>
        </w:rPr>
        <w:t>y</w:t>
      </w:r>
      <w:r w:rsidRPr="00636CDD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x</w:t>
      </w:r>
      <w:r w:rsidRPr="00636CDD">
        <w:rPr>
          <w:rFonts w:ascii="Times New Roman" w:hAnsi="Times New Roman"/>
          <w:color w:val="000000"/>
          <w:sz w:val="28"/>
          <w:lang w:val="ru-RU"/>
        </w:rPr>
        <w:t>3,</w:t>
      </w:r>
      <w:r>
        <w:rPr>
          <w:rFonts w:ascii="Times New Roman" w:hAnsi="Times New Roman"/>
          <w:color w:val="000000"/>
          <w:sz w:val="28"/>
        </w:rPr>
        <w:t>y</w:t>
      </w:r>
      <w:r w:rsidRPr="00636CDD">
        <w:rPr>
          <w:rFonts w:ascii="Times New Roman" w:hAnsi="Times New Roman"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color w:val="000000"/>
          <w:sz w:val="28"/>
        </w:rPr>
        <w:t>x</w:t>
      </w:r>
      <w:r w:rsidRPr="00636CDD">
        <w:rPr>
          <w:rFonts w:ascii="Times New Roman" w:hAnsi="Times New Roman"/>
          <w:color w:val="000000"/>
          <w:sz w:val="28"/>
          <w:lang w:val="ru-RU"/>
        </w:rPr>
        <w:t xml:space="preserve">|, </w:t>
      </w:r>
      <w:r>
        <w:rPr>
          <w:rFonts w:ascii="Times New Roman" w:hAnsi="Times New Roman"/>
          <w:color w:val="000000"/>
          <w:sz w:val="28"/>
        </w:rPr>
        <w:t>y</w:t>
      </w:r>
      <w:r w:rsidRPr="00636CDD">
        <w:rPr>
          <w:rFonts w:ascii="Times New Roman" w:hAnsi="Times New Roman"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636CDD">
        <w:rPr>
          <w:rFonts w:ascii="Times New Roman" w:hAnsi="Times New Roman"/>
          <w:color w:val="000000"/>
          <w:sz w:val="28"/>
          <w:lang w:val="ru-RU"/>
        </w:rPr>
        <w:t>, описывать свойства числовой функции по её графику.</w:t>
      </w:r>
    </w:p>
    <w:p w:rsidR="0025540E" w:rsidRPr="00636CDD" w:rsidRDefault="0025540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36CDD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636CDD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25540E" w:rsidRPr="00636CDD" w:rsidRDefault="0025540E">
      <w:pPr>
        <w:spacing w:after="0" w:line="264" w:lineRule="auto"/>
        <w:ind w:firstLine="600"/>
        <w:jc w:val="both"/>
        <w:rPr>
          <w:lang w:val="ru-RU"/>
        </w:rPr>
      </w:pPr>
      <w:bookmarkStart w:id="22" w:name="_Toc124426245"/>
      <w:bookmarkEnd w:id="22"/>
      <w:r w:rsidRPr="00636CDD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25540E" w:rsidRPr="00636CDD" w:rsidRDefault="0025540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Сравнивать и упорядочивать рациональные и иррациональные числа.</w:t>
      </w:r>
    </w:p>
    <w:p w:rsidR="0025540E" w:rsidRPr="00636CDD" w:rsidRDefault="0025540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 с рациональными числами, сочетая устные и письменные приёмы, выполнять вычисления с иррациональными числами.</w:t>
      </w:r>
    </w:p>
    <w:p w:rsidR="0025540E" w:rsidRPr="00636CDD" w:rsidRDefault="0025540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Находить значения степеней с целыми показателями и корней, вычислять значения числовых выражений.</w:t>
      </w:r>
    </w:p>
    <w:p w:rsidR="0025540E" w:rsidRPr="00636CDD" w:rsidRDefault="0025540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Округлять действительные числа, выполнять прикидку результата вычислений, оценку числовых выражений.</w:t>
      </w:r>
    </w:p>
    <w:p w:rsidR="0025540E" w:rsidRPr="00636CDD" w:rsidRDefault="0025540E">
      <w:pPr>
        <w:spacing w:after="0" w:line="264" w:lineRule="auto"/>
        <w:ind w:firstLine="600"/>
        <w:jc w:val="both"/>
        <w:rPr>
          <w:lang w:val="ru-RU"/>
        </w:rPr>
      </w:pPr>
      <w:bookmarkStart w:id="23" w:name="_Toc124426246"/>
      <w:bookmarkEnd w:id="23"/>
      <w:r w:rsidRPr="00636CDD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25540E" w:rsidRPr="00636CDD" w:rsidRDefault="0025540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Решать линейные и квадратные уравнения, уравнения, сводящиеся к ним, простейшие дробно-рациональные уравнения.</w:t>
      </w:r>
    </w:p>
    <w:p w:rsidR="0025540E" w:rsidRPr="00636CDD" w:rsidRDefault="0025540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Решать системы двух линейных уравнений с двумя переменными и системы двух уравнений, в которых одно уравнение не является линейным.</w:t>
      </w:r>
    </w:p>
    <w:p w:rsidR="0025540E" w:rsidRPr="00636CDD" w:rsidRDefault="0025540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Решать текстовые задачи алгебраическим способом с помощью составления уравнения или системы двух уравнений с двумя переменными.</w:t>
      </w:r>
    </w:p>
    <w:p w:rsidR="0025540E" w:rsidRPr="00636CDD" w:rsidRDefault="0025540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:rsidR="0025540E" w:rsidRPr="00636CDD" w:rsidRDefault="0025540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Решать линейные неравенства, квадратные неравенства, изображать решение неравенств на числовой прямой, записывать решение с помощью символов.</w:t>
      </w:r>
    </w:p>
    <w:p w:rsidR="0025540E" w:rsidRPr="00636CDD" w:rsidRDefault="0025540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Решать системы линейных неравенств, системы неравенств, включающие квадратное неравенство, изображать решение системы неравенств на числовой прямой, записывать решение с помощью символов.</w:t>
      </w:r>
    </w:p>
    <w:p w:rsidR="0025540E" w:rsidRPr="00636CDD" w:rsidRDefault="0025540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Использовать неравенства при решении различных задач.</w:t>
      </w:r>
    </w:p>
    <w:p w:rsidR="0025540E" w:rsidRPr="00636CDD" w:rsidRDefault="0025540E">
      <w:pPr>
        <w:spacing w:after="0" w:line="264" w:lineRule="auto"/>
        <w:ind w:firstLine="600"/>
        <w:jc w:val="both"/>
        <w:rPr>
          <w:lang w:val="ru-RU"/>
        </w:rPr>
      </w:pPr>
      <w:bookmarkStart w:id="24" w:name="_Toc124426247"/>
      <w:bookmarkEnd w:id="24"/>
      <w:r w:rsidRPr="00636CDD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25540E" w:rsidRPr="00636CDD" w:rsidRDefault="0025540E">
      <w:pPr>
        <w:spacing w:after="0" w:line="360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 xml:space="preserve">Распознавать функции изученных видов. Показывать схематически расположение на координатной плоскости графиков функций вида: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636CDD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kx</w:t>
      </w:r>
      <w:r w:rsidRPr="00636CDD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636CDD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kx</w:t>
      </w:r>
      <w:r w:rsidRPr="00636CDD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b</w:t>
      </w:r>
      <w:r w:rsidRPr="00636CDD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636CDD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</w:t>
      </w:r>
      <w:r w:rsidRPr="00636CDD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x</w:t>
      </w:r>
      <w:r w:rsidRPr="00636CDD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636CDD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ax</w:t>
      </w:r>
      <w:r w:rsidRPr="00636CDD">
        <w:rPr>
          <w:rFonts w:ascii="Times New Roman" w:hAnsi="Times New Roman"/>
          <w:i/>
          <w:color w:val="000000"/>
          <w:sz w:val="28"/>
          <w:lang w:val="ru-RU"/>
        </w:rPr>
        <w:t xml:space="preserve">2 + </w:t>
      </w:r>
      <w:r>
        <w:rPr>
          <w:rFonts w:ascii="Times New Roman" w:hAnsi="Times New Roman"/>
          <w:i/>
          <w:color w:val="000000"/>
          <w:sz w:val="28"/>
        </w:rPr>
        <w:t>bx</w:t>
      </w:r>
      <w:r w:rsidRPr="00636CDD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c</w:t>
      </w:r>
      <w:r w:rsidRPr="00636CDD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636CDD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636CDD">
        <w:rPr>
          <w:rFonts w:ascii="Times New Roman" w:hAnsi="Times New Roman"/>
          <w:i/>
          <w:color w:val="000000"/>
          <w:sz w:val="28"/>
          <w:lang w:val="ru-RU"/>
        </w:rPr>
        <w:t xml:space="preserve">3, </w:t>
      </w:r>
      <w:r>
        <w:rPr>
          <w:rFonts w:ascii="Times New Roman" w:hAnsi="Times New Roman"/>
          <w:color w:val="000000"/>
          <w:sz w:val="28"/>
        </w:rPr>
        <w:t>y</w:t>
      </w:r>
      <w:r w:rsidRPr="00636CDD">
        <w:rPr>
          <w:rFonts w:ascii="Times New Roman" w:hAnsi="Times New Roman"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636CDD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636CDD">
        <w:rPr>
          <w:rFonts w:ascii="Times New Roman" w:hAnsi="Times New Roman"/>
          <w:i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i/>
          <w:color w:val="000000"/>
          <w:sz w:val="28"/>
        </w:rPr>
        <w:t>x</w:t>
      </w:r>
      <w:r w:rsidRPr="00636CDD">
        <w:rPr>
          <w:rFonts w:ascii="Times New Roman" w:hAnsi="Times New Roman"/>
          <w:i/>
          <w:color w:val="000000"/>
          <w:sz w:val="28"/>
          <w:lang w:val="ru-RU"/>
        </w:rPr>
        <w:t>|</w:t>
      </w:r>
      <w:r w:rsidRPr="00636CDD">
        <w:rPr>
          <w:rFonts w:ascii="Times New Roman" w:hAnsi="Times New Roman"/>
          <w:color w:val="000000"/>
          <w:sz w:val="28"/>
          <w:lang w:val="ru-RU"/>
        </w:rPr>
        <w:t>, в зависимости от значений коэффициентов, описывать свойства функций.</w:t>
      </w:r>
    </w:p>
    <w:p w:rsidR="0025540E" w:rsidRPr="00636CDD" w:rsidRDefault="0025540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Строить и изображать схематически графики квадратичных функций, описывать свойства квадратичных функций по их графикам.</w:t>
      </w:r>
    </w:p>
    <w:p w:rsidR="0025540E" w:rsidRPr="00636CDD" w:rsidRDefault="0025540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Распознавать квадратичную функцию по формуле, приводить примеры квадратичных функций из реальной жизни, физики, геометрии.</w:t>
      </w:r>
    </w:p>
    <w:p w:rsidR="0025540E" w:rsidRPr="00636CDD" w:rsidRDefault="0025540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b/>
          <w:color w:val="000000"/>
          <w:sz w:val="28"/>
          <w:lang w:val="ru-RU"/>
        </w:rPr>
        <w:t>Числовые последовательности и прогрессии</w:t>
      </w:r>
    </w:p>
    <w:p w:rsidR="0025540E" w:rsidRPr="00636CDD" w:rsidRDefault="0025540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Распознавать арифметическую и геометрическую прогрессии при разных способах задания.</w:t>
      </w:r>
    </w:p>
    <w:p w:rsidR="0025540E" w:rsidRPr="00636CDD" w:rsidRDefault="0025540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 xml:space="preserve">Выполнять вычисления с использованием формул </w:t>
      </w:r>
      <w:r>
        <w:rPr>
          <w:rFonts w:ascii="Times New Roman" w:hAnsi="Times New Roman"/>
          <w:color w:val="000000"/>
          <w:sz w:val="28"/>
        </w:rPr>
        <w:t>n</w:t>
      </w:r>
      <w:r w:rsidRPr="00636CDD">
        <w:rPr>
          <w:rFonts w:ascii="Times New Roman" w:hAnsi="Times New Roman"/>
          <w:color w:val="000000"/>
          <w:sz w:val="28"/>
          <w:lang w:val="ru-RU"/>
        </w:rPr>
        <w:t xml:space="preserve">-го члена арифметической и геометрической прогрессий, суммы первых </w:t>
      </w:r>
      <w:r>
        <w:rPr>
          <w:rFonts w:ascii="Times New Roman" w:hAnsi="Times New Roman"/>
          <w:color w:val="000000"/>
          <w:sz w:val="28"/>
        </w:rPr>
        <w:t>n</w:t>
      </w:r>
      <w:r w:rsidRPr="00636CDD">
        <w:rPr>
          <w:rFonts w:ascii="Times New Roman" w:hAnsi="Times New Roman"/>
          <w:color w:val="000000"/>
          <w:sz w:val="28"/>
          <w:lang w:val="ru-RU"/>
        </w:rPr>
        <w:t xml:space="preserve"> членов.</w:t>
      </w:r>
    </w:p>
    <w:p w:rsidR="0025540E" w:rsidRPr="00636CDD" w:rsidRDefault="0025540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Изображать члены последовательности точками на координатной плоскости.</w:t>
      </w:r>
    </w:p>
    <w:p w:rsidR="0025540E" w:rsidRPr="00636CDD" w:rsidRDefault="0025540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Решать задачи, связанные с числовыми последовательностями, в том числе задачи из реальной жизни (с использованием калькулятора, цифровых технологий).</w:t>
      </w:r>
      <w:bookmarkStart w:id="25" w:name="_Toc124426249"/>
      <w:bookmarkEnd w:id="25"/>
    </w:p>
    <w:p w:rsidR="0025540E" w:rsidRPr="00636CDD" w:rsidRDefault="0025540E">
      <w:pPr>
        <w:rPr>
          <w:lang w:val="ru-RU"/>
        </w:rPr>
        <w:sectPr w:rsidR="0025540E" w:rsidRPr="00636CDD">
          <w:pgSz w:w="11906" w:h="16383"/>
          <w:pgMar w:top="1134" w:right="850" w:bottom="1134" w:left="1701" w:header="720" w:footer="720" w:gutter="0"/>
          <w:cols w:space="720"/>
        </w:sectPr>
      </w:pPr>
    </w:p>
    <w:p w:rsidR="0025540E" w:rsidRDefault="0025540E">
      <w:pPr>
        <w:spacing w:after="0"/>
        <w:ind w:left="120"/>
      </w:pPr>
      <w:bookmarkStart w:id="26" w:name="block-2922164"/>
      <w:bookmarkEnd w:id="26"/>
      <w:r w:rsidRPr="00636CD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25540E" w:rsidRDefault="0025540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1036"/>
        <w:gridCol w:w="4675"/>
        <w:gridCol w:w="1598"/>
        <w:gridCol w:w="1841"/>
        <w:gridCol w:w="1910"/>
        <w:gridCol w:w="2757"/>
      </w:tblGrid>
      <w:tr w:rsidR="0025540E" w:rsidRPr="005A4859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5540E" w:rsidRPr="005A4859" w:rsidRDefault="0025540E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5540E" w:rsidRPr="005A4859" w:rsidRDefault="0025540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5540E" w:rsidRPr="005A4859" w:rsidRDefault="0025540E">
            <w:pPr>
              <w:spacing w:after="0"/>
              <w:ind w:left="135"/>
            </w:pPr>
          </w:p>
        </w:tc>
      </w:tr>
      <w:tr w:rsidR="0025540E" w:rsidRPr="005A485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5540E" w:rsidRPr="005A4859" w:rsidRDefault="0025540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5540E" w:rsidRPr="005A4859" w:rsidRDefault="0025540E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5540E" w:rsidRPr="005A4859" w:rsidRDefault="0025540E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5540E" w:rsidRPr="005A4859" w:rsidRDefault="0025540E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5540E" w:rsidRPr="005A4859" w:rsidRDefault="0025540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5540E" w:rsidRPr="005A4859" w:rsidRDefault="0025540E"/>
        </w:tc>
      </w:tr>
      <w:tr w:rsidR="0025540E" w:rsidRPr="006F178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Рациональные числа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25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25540E" w:rsidRPr="006F178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25540E" w:rsidRPr="006F178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25540E" w:rsidRPr="006F178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Координаты и графики. Функции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25540E" w:rsidRPr="006F178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25540E" w:rsidRPr="005A485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/>
        </w:tc>
      </w:tr>
    </w:tbl>
    <w:p w:rsidR="0025540E" w:rsidRDefault="0025540E">
      <w:pPr>
        <w:sectPr w:rsidR="0025540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5540E" w:rsidRDefault="0025540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1036"/>
        <w:gridCol w:w="4675"/>
        <w:gridCol w:w="1598"/>
        <w:gridCol w:w="1841"/>
        <w:gridCol w:w="1910"/>
        <w:gridCol w:w="2757"/>
      </w:tblGrid>
      <w:tr w:rsidR="0025540E" w:rsidRPr="005A4859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5540E" w:rsidRPr="005A4859" w:rsidRDefault="0025540E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5540E" w:rsidRPr="005A4859" w:rsidRDefault="0025540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5540E" w:rsidRPr="005A4859" w:rsidRDefault="0025540E">
            <w:pPr>
              <w:spacing w:after="0"/>
              <w:ind w:left="135"/>
            </w:pPr>
          </w:p>
        </w:tc>
      </w:tr>
      <w:tr w:rsidR="0025540E" w:rsidRPr="005A485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5540E" w:rsidRPr="005A4859" w:rsidRDefault="0025540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5540E" w:rsidRPr="005A4859" w:rsidRDefault="0025540E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5540E" w:rsidRPr="005A4859" w:rsidRDefault="0025540E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5540E" w:rsidRPr="005A4859" w:rsidRDefault="0025540E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5540E" w:rsidRPr="005A4859" w:rsidRDefault="0025540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5540E" w:rsidRPr="005A4859" w:rsidRDefault="0025540E"/>
        </w:tc>
      </w:tr>
      <w:tr w:rsidR="0025540E" w:rsidRPr="006F178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Квадратные корни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5540E" w:rsidRPr="006F178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Степень с целым показателем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5540E" w:rsidRPr="006F178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Алгебраические выражения. Квадратный трёхчлен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5540E" w:rsidRPr="006F178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Алгебраические выражения. Алгебраическая дробь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5540E" w:rsidRPr="006F178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Квадратные уравнения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5540E" w:rsidRPr="006F178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Системы уравнений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5540E" w:rsidRPr="006F178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Уравнения и неравенства. Неравенства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5540E" w:rsidRPr="006F178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Функции. Основные понятия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5540E" w:rsidRPr="006F178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Функции. Числовые функции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5540E" w:rsidRPr="006F178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5540E" w:rsidRPr="005A485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/>
        </w:tc>
      </w:tr>
    </w:tbl>
    <w:p w:rsidR="0025540E" w:rsidRDefault="0025540E">
      <w:pPr>
        <w:sectPr w:rsidR="0025540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5540E" w:rsidRDefault="0025540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 КЛАСС </w:t>
      </w:r>
    </w:p>
    <w:tbl>
      <w:tblPr>
        <w:tblW w:w="0" w:type="auto"/>
        <w:tblCellSpacing w:w="20" w:type="nil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870"/>
        <w:gridCol w:w="4841"/>
        <w:gridCol w:w="1504"/>
        <w:gridCol w:w="1841"/>
        <w:gridCol w:w="1910"/>
        <w:gridCol w:w="2702"/>
      </w:tblGrid>
      <w:tr w:rsidR="0025540E" w:rsidRPr="005A4859">
        <w:trPr>
          <w:trHeight w:val="144"/>
          <w:tblCellSpacing w:w="20" w:type="nil"/>
        </w:trPr>
        <w:tc>
          <w:tcPr>
            <w:tcW w:w="4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5540E" w:rsidRPr="005A4859" w:rsidRDefault="0025540E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5540E" w:rsidRPr="005A4859" w:rsidRDefault="0025540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5540E" w:rsidRPr="005A4859" w:rsidRDefault="0025540E">
            <w:pPr>
              <w:spacing w:after="0"/>
              <w:ind w:left="135"/>
            </w:pPr>
          </w:p>
        </w:tc>
      </w:tr>
      <w:tr w:rsidR="0025540E" w:rsidRPr="005A485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5540E" w:rsidRPr="005A4859" w:rsidRDefault="0025540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5540E" w:rsidRPr="005A4859" w:rsidRDefault="0025540E"/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5540E" w:rsidRPr="005A4859" w:rsidRDefault="0025540E">
            <w:pPr>
              <w:spacing w:after="0"/>
              <w:ind w:left="135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5540E" w:rsidRPr="005A4859" w:rsidRDefault="0025540E">
            <w:pPr>
              <w:spacing w:after="0"/>
              <w:ind w:left="135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5540E" w:rsidRPr="005A4859" w:rsidRDefault="0025540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5540E" w:rsidRPr="005A4859" w:rsidRDefault="0025540E"/>
        </w:tc>
      </w:tr>
      <w:tr w:rsidR="0025540E" w:rsidRPr="006F1780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Действительные числа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25540E" w:rsidRPr="006F1780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Уравнения с одной переменной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25540E" w:rsidRPr="006F1780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Системы уравнений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25540E" w:rsidRPr="006F1780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Уравнения и неравенства. Неравенства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25540E" w:rsidRPr="006F1780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25540E" w:rsidRPr="006F1780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Числовые последовательности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25540E" w:rsidRPr="006F1780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25540E" w:rsidRPr="005A485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/>
        </w:tc>
      </w:tr>
    </w:tbl>
    <w:p w:rsidR="0025540E" w:rsidRDefault="0025540E">
      <w:pPr>
        <w:sectPr w:rsidR="0025540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5540E" w:rsidRDefault="0025540E">
      <w:pPr>
        <w:sectPr w:rsidR="0025540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5540E" w:rsidRDefault="0025540E">
      <w:pPr>
        <w:spacing w:after="0"/>
        <w:ind w:left="120"/>
      </w:pPr>
      <w:bookmarkStart w:id="27" w:name="block-2922165"/>
      <w:bookmarkEnd w:id="27"/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 </w:t>
      </w:r>
    </w:p>
    <w:p w:rsidR="0025540E" w:rsidRDefault="0025540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814"/>
        <w:gridCol w:w="4358"/>
        <w:gridCol w:w="1203"/>
        <w:gridCol w:w="1841"/>
        <w:gridCol w:w="1910"/>
        <w:gridCol w:w="1212"/>
        <w:gridCol w:w="2702"/>
      </w:tblGrid>
      <w:tr w:rsidR="0025540E" w:rsidRPr="005A4859">
        <w:trPr>
          <w:trHeight w:val="144"/>
          <w:tblCellSpacing w:w="20" w:type="nil"/>
        </w:trPr>
        <w:tc>
          <w:tcPr>
            <w:tcW w:w="4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5540E" w:rsidRPr="005A4859" w:rsidRDefault="0025540E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5540E" w:rsidRPr="005A4859" w:rsidRDefault="0025540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5540E" w:rsidRPr="005A4859" w:rsidRDefault="0025540E">
            <w:pPr>
              <w:spacing w:after="0"/>
              <w:ind w:left="135"/>
            </w:pPr>
          </w:p>
        </w:tc>
        <w:tc>
          <w:tcPr>
            <w:tcW w:w="19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5540E" w:rsidRPr="005A4859" w:rsidRDefault="0025540E">
            <w:pPr>
              <w:spacing w:after="0"/>
              <w:ind w:left="135"/>
            </w:pPr>
          </w:p>
        </w:tc>
      </w:tr>
      <w:tr w:rsidR="0025540E" w:rsidRPr="005A485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5540E" w:rsidRPr="005A4859" w:rsidRDefault="0025540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5540E" w:rsidRPr="005A4859" w:rsidRDefault="0025540E"/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5540E" w:rsidRPr="005A4859" w:rsidRDefault="0025540E">
            <w:pPr>
              <w:spacing w:after="0"/>
              <w:ind w:left="135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5540E" w:rsidRPr="005A4859" w:rsidRDefault="0025540E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5540E" w:rsidRPr="005A4859" w:rsidRDefault="0025540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5540E" w:rsidRPr="005A4859" w:rsidRDefault="0025540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5540E" w:rsidRPr="005A4859" w:rsidRDefault="0025540E"/>
        </w:tc>
      </w:tr>
      <w:tr w:rsidR="0025540E" w:rsidRPr="005A485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Понятие рационального числа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5540E" w:rsidRPr="00935950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4.09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</w:p>
        </w:tc>
      </w:tr>
      <w:tr w:rsidR="0025540E" w:rsidRPr="005A485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5540E" w:rsidRPr="00935950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6.09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</w:p>
        </w:tc>
      </w:tr>
      <w:tr w:rsidR="0025540E" w:rsidRPr="005A485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5540E" w:rsidRPr="00935950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9.09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</w:p>
        </w:tc>
      </w:tr>
      <w:tr w:rsidR="0025540E" w:rsidRPr="005A485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5540E" w:rsidRPr="00935950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11.09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</w:p>
        </w:tc>
      </w:tr>
      <w:tr w:rsidR="0025540E" w:rsidRPr="005A485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5540E" w:rsidRPr="00935950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13.09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</w:p>
        </w:tc>
      </w:tr>
      <w:tr w:rsidR="0025540E" w:rsidRPr="005A485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5540E" w:rsidRPr="00935950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16.09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</w:p>
        </w:tc>
      </w:tr>
      <w:tr w:rsidR="0025540E" w:rsidRPr="005A485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5540E" w:rsidRPr="00300EBC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18.09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</w:p>
        </w:tc>
      </w:tr>
      <w:tr w:rsidR="0025540E" w:rsidRPr="005A485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5540E" w:rsidRPr="00300EBC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20.09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</w:p>
        </w:tc>
      </w:tr>
      <w:tr w:rsidR="0025540E" w:rsidRPr="005A485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5540E" w:rsidRPr="00300EBC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23.09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</w:p>
        </w:tc>
      </w:tr>
      <w:tr w:rsidR="0025540E" w:rsidRPr="006F178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5540E" w:rsidRPr="00300EBC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25.09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4211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25540E" w:rsidRPr="006F178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5540E" w:rsidRPr="00300EBC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27.09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421382</w:t>
              </w:r>
            </w:hyperlink>
          </w:p>
        </w:tc>
      </w:tr>
      <w:tr w:rsidR="0025540E" w:rsidRPr="006F178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5540E" w:rsidRPr="00300EBC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30.09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42154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5540E" w:rsidRPr="006F178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5540E" w:rsidRPr="00300EBC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2.10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4218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25540E" w:rsidRPr="005A485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5540E" w:rsidRPr="00300EBC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4.10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</w:p>
        </w:tc>
      </w:tr>
      <w:tr w:rsidR="0025540E" w:rsidRPr="005A485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5540E" w:rsidRPr="00300EBC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7.10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</w:p>
        </w:tc>
      </w:tr>
      <w:tr w:rsidR="0025540E" w:rsidRPr="005A485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5540E" w:rsidRPr="00300EBC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9.10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</w:p>
        </w:tc>
      </w:tr>
      <w:tr w:rsidR="0025540E" w:rsidRPr="005A485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5540E" w:rsidRPr="00300EBC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11.10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</w:p>
        </w:tc>
      </w:tr>
      <w:tr w:rsidR="0025540E" w:rsidRPr="005A485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5540E" w:rsidRPr="00300EBC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14.10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</w:p>
        </w:tc>
      </w:tr>
      <w:tr w:rsidR="0025540E" w:rsidRPr="005A485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делимости, разложения на множители натуральных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5540E" w:rsidRPr="00300EBC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16.10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</w:p>
        </w:tc>
      </w:tr>
      <w:tr w:rsidR="0025540E" w:rsidRPr="005A485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делимости, разложения на множители натуральных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5540E" w:rsidRPr="00300EBC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18.10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</w:p>
        </w:tc>
      </w:tr>
      <w:tr w:rsidR="0025540E" w:rsidRPr="005A485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5540E" w:rsidRPr="00300EBC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21.10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</w:p>
        </w:tc>
      </w:tr>
      <w:tr w:rsidR="0025540E" w:rsidRPr="005A485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5540E" w:rsidRPr="00300EBC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23.10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</w:p>
        </w:tc>
      </w:tr>
      <w:tr w:rsidR="0025540E" w:rsidRPr="005A485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5540E" w:rsidRPr="00300EBC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25.10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</w:p>
        </w:tc>
      </w:tr>
      <w:tr w:rsidR="0025540E" w:rsidRPr="005A485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5540E" w:rsidRPr="00300EBC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6.11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</w:p>
        </w:tc>
      </w:tr>
      <w:tr w:rsidR="0025540E" w:rsidRPr="005A485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"Рациональные числа"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5540E" w:rsidRPr="00300EBC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8.11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</w:p>
        </w:tc>
      </w:tr>
      <w:tr w:rsidR="0025540E" w:rsidRPr="006F178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Буквенные выражения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5540E" w:rsidRPr="00300EBC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11.11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feec</w:t>
              </w:r>
            </w:hyperlink>
          </w:p>
        </w:tc>
      </w:tr>
      <w:tr w:rsidR="0025540E" w:rsidRPr="005A485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Переменные. Допустимые значения переменных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5540E" w:rsidRPr="00300EBC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13.11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</w:p>
        </w:tc>
      </w:tr>
      <w:tr w:rsidR="0025540E" w:rsidRPr="005A485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5540E" w:rsidRPr="00300EBC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15.11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</w:p>
        </w:tc>
      </w:tr>
      <w:tr w:rsidR="0025540E" w:rsidRPr="005A485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5540E" w:rsidRPr="00300EBC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18.11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</w:p>
        </w:tc>
      </w:tr>
      <w:tr w:rsidR="0025540E" w:rsidRPr="006F178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5540E" w:rsidRPr="000B452F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20.11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fafa</w:t>
              </w:r>
            </w:hyperlink>
          </w:p>
        </w:tc>
      </w:tr>
      <w:tr w:rsidR="0025540E" w:rsidRPr="006F178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5540E" w:rsidRPr="000B452F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22.11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25540E" w:rsidRPr="005A485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5540E" w:rsidRPr="000B452F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25.11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</w:p>
        </w:tc>
      </w:tr>
      <w:tr w:rsidR="0025540E" w:rsidRPr="005A485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5540E" w:rsidRPr="000B452F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27.11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</w:p>
        </w:tc>
      </w:tr>
      <w:tr w:rsidR="0025540E" w:rsidRPr="006F178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5540E" w:rsidRPr="000B452F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29.11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421382</w:t>
              </w:r>
            </w:hyperlink>
          </w:p>
        </w:tc>
      </w:tr>
      <w:tr w:rsidR="0025540E" w:rsidRPr="006F178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5540E" w:rsidRPr="000B452F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2.12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42154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5540E" w:rsidRPr="006F178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5540E" w:rsidRPr="000B452F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4.12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4218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25540E" w:rsidRPr="006F178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Многочлены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5540E" w:rsidRPr="000B452F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6.12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42276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5540E" w:rsidRPr="006F178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Многочлены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5540E" w:rsidRPr="000B452F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9.12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422930</w:t>
              </w:r>
            </w:hyperlink>
          </w:p>
        </w:tc>
      </w:tr>
      <w:tr w:rsidR="0025540E" w:rsidRPr="006F178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5540E" w:rsidRPr="000B452F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11.12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5540E" w:rsidRPr="006F178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5540E" w:rsidRPr="000B452F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13.12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5540E" w:rsidRPr="006F178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5540E" w:rsidRPr="000B452F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16.12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fca</w:t>
              </w:r>
            </w:hyperlink>
          </w:p>
        </w:tc>
      </w:tr>
      <w:tr w:rsidR="0025540E" w:rsidRPr="006F178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5540E" w:rsidRPr="000B452F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18.12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423182</w:t>
              </w:r>
            </w:hyperlink>
          </w:p>
        </w:tc>
      </w:tr>
      <w:tr w:rsidR="0025540E" w:rsidRPr="006F178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5540E" w:rsidRPr="000B452F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20.12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42432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5540E" w:rsidRPr="006F178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5540E" w:rsidRPr="000B452F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23.12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42464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5540E" w:rsidRPr="006F178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5540E" w:rsidRPr="000B452F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25.12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25540E" w:rsidRPr="006F178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5540E" w:rsidRPr="000B452F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27.12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5540E" w:rsidRPr="006F178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5540E" w:rsidRPr="000B452F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8.01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4251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5540E" w:rsidRPr="006F178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5540E" w:rsidRPr="000B452F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10.01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423312</w:t>
              </w:r>
            </w:hyperlink>
          </w:p>
        </w:tc>
      </w:tr>
      <w:tr w:rsidR="0025540E" w:rsidRPr="006F178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5540E" w:rsidRPr="000B452F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13.01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25540E" w:rsidRPr="006F178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5540E" w:rsidRPr="000B452F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15.01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4239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25540E" w:rsidRPr="005A485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5540E" w:rsidRPr="000B452F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17.01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</w:p>
        </w:tc>
      </w:tr>
      <w:tr w:rsidR="0025540E" w:rsidRPr="005A485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"Алгебраические выражения"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5540E" w:rsidRPr="000B452F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20.01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</w:p>
        </w:tc>
      </w:tr>
      <w:tr w:rsidR="0025540E" w:rsidRPr="005A485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Уравнение, правила преобразования уравнения, равносильность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5540E" w:rsidRPr="000B452F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22.01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</w:p>
        </w:tc>
      </w:tr>
      <w:tr w:rsidR="0025540E" w:rsidRPr="005A485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5540E" w:rsidRPr="000B452F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24.01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</w:p>
        </w:tc>
      </w:tr>
      <w:tr w:rsidR="0025540E" w:rsidRPr="006F178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5540E" w:rsidRPr="000B452F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27.01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420482</w:t>
              </w:r>
            </w:hyperlink>
          </w:p>
        </w:tc>
      </w:tr>
      <w:tr w:rsidR="0025540E" w:rsidRPr="005A485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5540E" w:rsidRPr="000B452F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29.01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</w:p>
        </w:tc>
      </w:tr>
      <w:tr w:rsidR="0025540E" w:rsidRPr="006F178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5540E" w:rsidRPr="000B452F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31.01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42064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5540E" w:rsidRPr="006F178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5540E" w:rsidRPr="000B452F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3.02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420806</w:t>
              </w:r>
            </w:hyperlink>
          </w:p>
        </w:tc>
      </w:tr>
      <w:tr w:rsidR="0025540E" w:rsidRPr="006F178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5540E" w:rsidRPr="000B452F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5.02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4209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5540E" w:rsidRPr="006F178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5540E" w:rsidRPr="000B452F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7.02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5540E" w:rsidRPr="006F178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 и его график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5540E" w:rsidRPr="000B452F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10.02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25540E" w:rsidRPr="006F178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 и его график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5540E" w:rsidRPr="000B452F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12.02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5540E" w:rsidRPr="006F178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5540E" w:rsidRPr="000B452F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14.02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42836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5540E" w:rsidRPr="005A485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5540E" w:rsidRPr="000B452F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17.02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</w:p>
        </w:tc>
      </w:tr>
      <w:tr w:rsidR="0025540E" w:rsidRPr="005A485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5540E" w:rsidRPr="000B452F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19.02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</w:p>
        </w:tc>
      </w:tr>
      <w:tr w:rsidR="0025540E" w:rsidRPr="005A485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5540E" w:rsidRPr="000B452F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21.02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</w:p>
        </w:tc>
      </w:tr>
      <w:tr w:rsidR="0025540E" w:rsidRPr="006F178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5540E" w:rsidRPr="000B452F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24.02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4284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25540E" w:rsidRPr="006F178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5540E" w:rsidRPr="000B452F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26.02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42865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5540E" w:rsidRPr="006F178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5540E" w:rsidRPr="000B452F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28.02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5540E" w:rsidRPr="005A485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5540E" w:rsidRPr="000B452F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3.03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</w:p>
        </w:tc>
      </w:tr>
      <w:tr w:rsidR="0025540E" w:rsidRPr="005A485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5540E" w:rsidRPr="000B452F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5.03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</w:p>
        </w:tc>
      </w:tr>
      <w:tr w:rsidR="0025540E" w:rsidRPr="006F178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"Линейные уравнения"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5540E" w:rsidRPr="000B452F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7.03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421044</w:t>
              </w:r>
            </w:hyperlink>
          </w:p>
        </w:tc>
      </w:tr>
      <w:tr w:rsidR="0025540E" w:rsidRPr="006F178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Координата точки на прямой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5540E" w:rsidRPr="000B452F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10.03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25540E" w:rsidRPr="006F178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5540E" w:rsidRPr="000B452F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12.03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dff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5540E" w:rsidRPr="005A485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5540E" w:rsidRPr="000B452F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14.03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</w:p>
        </w:tc>
      </w:tr>
      <w:tr w:rsidR="0025540E" w:rsidRPr="005A485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 координатной прямой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5540E" w:rsidRPr="000B452F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17.03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</w:p>
        </w:tc>
      </w:tr>
      <w:tr w:rsidR="0025540E" w:rsidRPr="005A485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 координатной прямой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5540E" w:rsidRPr="000B452F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19.03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</w:p>
        </w:tc>
      </w:tr>
      <w:tr w:rsidR="0025540E" w:rsidRPr="006F178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5540E" w:rsidRPr="000B452F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21.03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5540E" w:rsidRPr="006F178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5540E" w:rsidRPr="000B452F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2.04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5540E" w:rsidRPr="006F178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5540E" w:rsidRPr="000B452F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4.04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5540E" w:rsidRPr="006F178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5540E" w:rsidRPr="000B452F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7.04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25540E" w:rsidRPr="005A485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5540E" w:rsidRPr="000B452F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9.04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</w:p>
        </w:tc>
      </w:tr>
      <w:tr w:rsidR="0025540E" w:rsidRPr="005A485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5540E" w:rsidRPr="000B452F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11.04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</w:p>
        </w:tc>
      </w:tr>
      <w:tr w:rsidR="0025540E" w:rsidRPr="006F178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Чтение графиков реальных зависимостей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5540E" w:rsidRPr="000B452F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14.04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25540E" w:rsidRPr="005A485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Чтение графиков реальных зависимостей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5540E" w:rsidRPr="000B452F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16.04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</w:p>
        </w:tc>
      </w:tr>
      <w:tr w:rsidR="0025540E" w:rsidRPr="006F178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Понятие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5540E" w:rsidRPr="000B452F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18.04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25540E" w:rsidRPr="005A485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График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5540E" w:rsidRPr="000B452F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21.04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</w:p>
        </w:tc>
      </w:tr>
      <w:tr w:rsidR="0025540E" w:rsidRPr="006F178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Свойства функций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5540E" w:rsidRPr="000B452F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23.04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078</w:t>
              </w:r>
            </w:hyperlink>
          </w:p>
        </w:tc>
      </w:tr>
      <w:tr w:rsidR="0025540E" w:rsidRPr="006F178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Свойства функций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5540E" w:rsidRPr="000B452F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25.04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25540E" w:rsidRPr="006F178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Линейная функция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5540E" w:rsidRPr="000B452F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28.04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427282</w:t>
              </w:r>
            </w:hyperlink>
          </w:p>
        </w:tc>
      </w:tr>
      <w:tr w:rsidR="0025540E" w:rsidRPr="006F178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Линейная функция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5540E" w:rsidRPr="000B452F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30.04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427412</w:t>
              </w:r>
            </w:hyperlink>
          </w:p>
        </w:tc>
      </w:tr>
      <w:tr w:rsidR="0025540E" w:rsidRPr="006F178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Построение графика линейной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5540E" w:rsidRPr="000B452F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2.05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426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5540E" w:rsidRPr="005A485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Построение графика линейной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5540E" w:rsidRPr="000B452F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5.05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</w:p>
        </w:tc>
      </w:tr>
      <w:tr w:rsidR="0025540E" w:rsidRPr="005A485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График функции y =|х|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5540E" w:rsidRPr="000B452F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7.05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</w:p>
        </w:tc>
      </w:tr>
      <w:tr w:rsidR="0025540E" w:rsidRPr="005A485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График функции y =|х|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5540E" w:rsidRPr="000B452F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12.05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</w:p>
        </w:tc>
      </w:tr>
      <w:tr w:rsidR="0025540E" w:rsidRPr="006F178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"Координаты и графики.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>Функции"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5540E" w:rsidRPr="000B452F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14.05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5540E" w:rsidRPr="006F178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5540E" w:rsidRPr="000B452F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16.05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429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5540E" w:rsidRPr="006F178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5540E" w:rsidRPr="000B452F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19.05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429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25540E" w:rsidRPr="006F178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5540E" w:rsidRPr="000B452F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21.05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5540E" w:rsidRPr="006F178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5540E" w:rsidRPr="000B452F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21.05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5540E" w:rsidRPr="005A485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5540E" w:rsidRPr="00505B21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23.05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</w:p>
        </w:tc>
      </w:tr>
      <w:tr w:rsidR="0025540E" w:rsidRPr="006F178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5540E" w:rsidRPr="00505B21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26.05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900</w:t>
              </w:r>
            </w:hyperlink>
          </w:p>
        </w:tc>
      </w:tr>
      <w:tr w:rsidR="0025540E" w:rsidRPr="005A485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/>
        </w:tc>
      </w:tr>
    </w:tbl>
    <w:p w:rsidR="0025540E" w:rsidRDefault="0025540E">
      <w:pPr>
        <w:sectPr w:rsidR="0025540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5540E" w:rsidRDefault="0025540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865"/>
        <w:gridCol w:w="4270"/>
        <w:gridCol w:w="1240"/>
        <w:gridCol w:w="1841"/>
        <w:gridCol w:w="1910"/>
        <w:gridCol w:w="1212"/>
        <w:gridCol w:w="2702"/>
      </w:tblGrid>
      <w:tr w:rsidR="0025540E" w:rsidRPr="005A4859">
        <w:trPr>
          <w:trHeight w:val="144"/>
          <w:tblCellSpacing w:w="20" w:type="nil"/>
        </w:trPr>
        <w:tc>
          <w:tcPr>
            <w:tcW w:w="4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5540E" w:rsidRPr="005A4859" w:rsidRDefault="0025540E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5540E" w:rsidRPr="005A4859" w:rsidRDefault="0025540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5540E" w:rsidRPr="005A4859" w:rsidRDefault="0025540E">
            <w:pPr>
              <w:spacing w:after="0"/>
              <w:ind w:left="135"/>
            </w:pPr>
          </w:p>
        </w:tc>
        <w:tc>
          <w:tcPr>
            <w:tcW w:w="19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5540E" w:rsidRPr="005A4859" w:rsidRDefault="0025540E">
            <w:pPr>
              <w:spacing w:after="0"/>
              <w:ind w:left="135"/>
            </w:pPr>
          </w:p>
        </w:tc>
      </w:tr>
      <w:tr w:rsidR="0025540E" w:rsidRPr="005A485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5540E" w:rsidRPr="005A4859" w:rsidRDefault="0025540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5540E" w:rsidRPr="005A4859" w:rsidRDefault="0025540E"/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5540E" w:rsidRPr="005A4859" w:rsidRDefault="0025540E">
            <w:pPr>
              <w:spacing w:after="0"/>
              <w:ind w:left="135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5540E" w:rsidRPr="005A4859" w:rsidRDefault="0025540E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5540E" w:rsidRPr="005A4859" w:rsidRDefault="0025540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5540E" w:rsidRPr="005A4859" w:rsidRDefault="0025540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5540E" w:rsidRPr="005A4859" w:rsidRDefault="0025540E"/>
        </w:tc>
      </w:tr>
      <w:tr w:rsidR="0025540E" w:rsidRPr="006F178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Квадратный корень из числа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5540E" w:rsidRPr="00360CF3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4.09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</w:t>
              </w:r>
            </w:hyperlink>
          </w:p>
        </w:tc>
      </w:tr>
      <w:tr w:rsidR="0025540E" w:rsidRPr="006F178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Понятие об иррациональном числе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5540E" w:rsidRPr="00360CF3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6.09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eaaa</w:t>
              </w:r>
            </w:hyperlink>
          </w:p>
        </w:tc>
      </w:tr>
      <w:tr w:rsidR="0025540E" w:rsidRPr="005A485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Десятичные приближения иррациональных чисел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5540E" w:rsidRPr="00360CF3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9.09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</w:p>
        </w:tc>
      </w:tr>
      <w:tr w:rsidR="0025540E" w:rsidRPr="005A485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Десятичные приближения иррациональных чисел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5540E" w:rsidRPr="00360CF3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11.09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</w:p>
        </w:tc>
      </w:tr>
      <w:tr w:rsidR="0025540E" w:rsidRPr="005A485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Действительные числа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5540E" w:rsidRPr="00360CF3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13.09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</w:p>
        </w:tc>
      </w:tr>
      <w:tr w:rsidR="0025540E" w:rsidRPr="005A485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Сравнение действительных чисел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5540E" w:rsidRPr="00360CF3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16.09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</w:p>
        </w:tc>
      </w:tr>
      <w:tr w:rsidR="0025540E" w:rsidRPr="005A485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Сравнение действительных чисел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5540E" w:rsidRPr="00360CF3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18.09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</w:p>
        </w:tc>
      </w:tr>
      <w:tr w:rsidR="0025540E" w:rsidRPr="005A485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Арифметический квадратный корень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5540E" w:rsidRPr="00360CF3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20.09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</w:p>
        </w:tc>
      </w:tr>
      <w:tr w:rsidR="0025540E" w:rsidRPr="005A485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Уравнение вида x² = a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5540E" w:rsidRPr="00360CF3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23.09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</w:p>
        </w:tc>
      </w:tr>
      <w:tr w:rsidR="0025540E" w:rsidRPr="006F178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Свойства арифметических квадратных корней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5540E" w:rsidRPr="00360CF3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25.09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862</w:t>
              </w:r>
            </w:hyperlink>
          </w:p>
        </w:tc>
      </w:tr>
      <w:tr w:rsidR="0025540E" w:rsidRPr="006F178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Свойства арифметических квадратных корней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5540E" w:rsidRPr="00360CF3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27.09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862</w:t>
              </w:r>
            </w:hyperlink>
          </w:p>
        </w:tc>
      </w:tr>
      <w:tr w:rsidR="0025540E" w:rsidRPr="006F178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5540E" w:rsidRPr="00360CF3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30.09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25540E" w:rsidRPr="006F178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5540E" w:rsidRPr="00360CF3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2.10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ded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5540E" w:rsidRPr="006F178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5540E" w:rsidRPr="00360CF3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4.10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25540E" w:rsidRPr="006F178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5540E" w:rsidRPr="00360CF3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7.10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</w:hyperlink>
          </w:p>
        </w:tc>
      </w:tr>
      <w:tr w:rsidR="0025540E" w:rsidRPr="006F178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Степень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5540E" w:rsidRPr="00360CF3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9.10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4354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5540E" w:rsidRPr="006F178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Стандартная запись числа. Размеры объектов окружающего мира (от элементарных частиц до космических объектов), длительность процессов в окружающем мире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5540E" w:rsidRPr="00360CF3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11.10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436098</w:t>
              </w:r>
            </w:hyperlink>
          </w:p>
        </w:tc>
      </w:tr>
      <w:tr w:rsidR="0025540E" w:rsidRPr="006F178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5540E" w:rsidRPr="00360CF3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14.10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435648</w:t>
              </w:r>
            </w:hyperlink>
          </w:p>
        </w:tc>
      </w:tr>
      <w:tr w:rsidR="0025540E" w:rsidRPr="006F178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5540E" w:rsidRPr="00360CF3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16.10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435648</w:t>
              </w:r>
            </w:hyperlink>
          </w:p>
        </w:tc>
      </w:tr>
      <w:tr w:rsidR="0025540E" w:rsidRPr="006F178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5540E" w:rsidRPr="00360CF3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18.10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435648</w:t>
              </w:r>
            </w:hyperlink>
          </w:p>
        </w:tc>
      </w:tr>
      <w:tr w:rsidR="0025540E" w:rsidRPr="006F178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5540E" w:rsidRPr="00360CF3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21.10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43599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5540E" w:rsidRPr="006F178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5540E" w:rsidRPr="00360CF3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23.10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5540E" w:rsidRPr="005A485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Квадратный трёхчлен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5540E" w:rsidRPr="00360CF3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25.10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</w:p>
        </w:tc>
      </w:tr>
      <w:tr w:rsidR="0025540E" w:rsidRPr="005A485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Квадратный трёхчлен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5540E" w:rsidRPr="00360CF3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6.11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</w:p>
        </w:tc>
      </w:tr>
      <w:tr w:rsidR="0025540E" w:rsidRPr="006F178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квадратного трёхчлена на множители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5540E" w:rsidRPr="00360CF3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8.11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25540E" w:rsidRPr="006F178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квадратного трёхчлена на множители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5540E" w:rsidRPr="00360CF3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11.11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25540E" w:rsidRPr="006F178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"Квадратные корни.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>Степени. Квадратный трехчлен"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5540E" w:rsidRPr="00360CF3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13.11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25540E" w:rsidRPr="006F178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Алгебраическая дробь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5540E" w:rsidRPr="00360CF3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15.11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430382</w:t>
              </w:r>
            </w:hyperlink>
          </w:p>
        </w:tc>
      </w:tr>
      <w:tr w:rsidR="0025540E" w:rsidRPr="005A485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Допустимые значения переменных, входящих в алгебраические выражения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5540E" w:rsidRPr="00360CF3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18.11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</w:p>
        </w:tc>
      </w:tr>
      <w:tr w:rsidR="0025540E" w:rsidRPr="005A485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Допустимые значения переменных, входящих в алгебраические выражения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5540E" w:rsidRPr="00360CF3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20.11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</w:p>
        </w:tc>
      </w:tr>
      <w:tr w:rsidR="0025540E" w:rsidRPr="006F178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Основное свойство алгебраической дроби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5540E" w:rsidRPr="00360CF3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22.11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4308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5540E" w:rsidRPr="006F178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5540E" w:rsidRPr="00360CF3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25.11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5540E" w:rsidRPr="006F178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5540E" w:rsidRPr="00360CF3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27.11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25540E" w:rsidRPr="006F178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5540E" w:rsidRPr="00360CF3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29.11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25540E" w:rsidRPr="006F178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5540E" w:rsidRPr="00360CF3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2.12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43128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5540E" w:rsidRPr="006F178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5540E" w:rsidRPr="00360CF3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4.12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4315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5540E" w:rsidRPr="006F178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5540E" w:rsidRPr="00360CF3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6.12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4318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5540E" w:rsidRPr="006F178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5540E" w:rsidRPr="00360CF3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9.12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25540E" w:rsidRPr="006F178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алгебраические дроби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5540E" w:rsidRPr="00360CF3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11.12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43259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5540E" w:rsidRPr="006F178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алгебраические дроби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5540E" w:rsidRPr="00360CF3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13.12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432736</w:t>
              </w:r>
            </w:hyperlink>
          </w:p>
        </w:tc>
      </w:tr>
      <w:tr w:rsidR="0025540E" w:rsidRPr="006F178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алгебраические дроби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5540E" w:rsidRPr="00360CF3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16.12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432736</w:t>
              </w:r>
            </w:hyperlink>
          </w:p>
        </w:tc>
      </w:tr>
      <w:tr w:rsidR="0025540E" w:rsidRPr="006F178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"Алгебраическая дробь"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5540E" w:rsidRPr="00360CF3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18.12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25540E" w:rsidRPr="006F178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Квадратное уравнение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5540E" w:rsidRPr="00360CF3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20.12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5540E" w:rsidRPr="006F178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Неполное квадратное уравнение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5540E" w:rsidRPr="00360CF3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23.12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5540E" w:rsidRPr="006F178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Неполное квадратное уравнение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5540E" w:rsidRPr="00360CF3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25.12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5540E" w:rsidRPr="006F178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5540E" w:rsidRPr="00360CF3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27.12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158</w:t>
              </w:r>
            </w:hyperlink>
          </w:p>
        </w:tc>
      </w:tr>
      <w:tr w:rsidR="0025540E" w:rsidRPr="006F178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5540E" w:rsidRPr="00360CF3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8.01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5540E" w:rsidRPr="006F178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5540E" w:rsidRPr="00360CF3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10.01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5540E" w:rsidRPr="006F178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Теорема Виета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5540E" w:rsidRPr="00360CF3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13.01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fef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5540E" w:rsidRPr="006F178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Теорема Виета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5540E" w:rsidRPr="00360CF3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15.01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430076</w:t>
              </w:r>
            </w:hyperlink>
          </w:p>
        </w:tc>
      </w:tr>
      <w:tr w:rsidR="0025540E" w:rsidRPr="006F178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уравнений, сводящихся к квадратным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5540E" w:rsidRPr="00360CF3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17.01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25540E" w:rsidRPr="006F178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уравнений, сводящихся к квадратным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5540E" w:rsidRPr="00360CF3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20.01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5540E" w:rsidRPr="006F178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Простейшие дробно-рациональные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5540E" w:rsidRPr="00360CF3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22.01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4328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5540E" w:rsidRPr="006F178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Простейшие дробно-рациональные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5540E" w:rsidRPr="00360CF3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24.01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5540E" w:rsidRPr="006F178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квадратных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5540E" w:rsidRPr="00360CF3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27.01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5540E" w:rsidRPr="006F178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квадратных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5540E" w:rsidRPr="00360CF3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29.01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5540E" w:rsidRPr="006F178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"Квадратные уравнения"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5540E" w:rsidRPr="00360CF3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31.01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4301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5540E" w:rsidRPr="005A485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5540E" w:rsidRPr="00360CF3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3.02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</w:p>
        </w:tc>
      </w:tr>
      <w:tr w:rsidR="0025540E" w:rsidRPr="005A485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5540E" w:rsidRPr="00360CF3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5.02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</w:p>
        </w:tc>
      </w:tr>
      <w:tr w:rsidR="0025540E" w:rsidRPr="005A485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5540E" w:rsidRPr="00360CF3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7.02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</w:p>
        </w:tc>
      </w:tr>
      <w:tr w:rsidR="0025540E" w:rsidRPr="005A485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5540E" w:rsidRPr="00360CF3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10.02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</w:p>
        </w:tc>
      </w:tr>
      <w:tr w:rsidR="0025540E" w:rsidRPr="005A485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5540E" w:rsidRPr="00360CF3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12.02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</w:p>
        </w:tc>
      </w:tr>
      <w:tr w:rsidR="0025540E" w:rsidRPr="005A485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5540E" w:rsidRPr="00360CF3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14.02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</w:p>
        </w:tc>
      </w:tr>
      <w:tr w:rsidR="0025540E" w:rsidRPr="005A485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систем нелинейных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5540E" w:rsidRPr="00360CF3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17.02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</w:p>
        </w:tc>
      </w:tr>
      <w:tr w:rsidR="0025540E" w:rsidRPr="005A485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систем нелинейных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5540E" w:rsidRPr="00360CF3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19.02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</w:p>
        </w:tc>
      </w:tr>
      <w:tr w:rsidR="0025540E" w:rsidRPr="006F178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уравнения с двумя переменными и систем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5540E" w:rsidRPr="00360CF3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21.02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5540E" w:rsidRPr="006F178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уравнения с двумя переменными и систем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5540E" w:rsidRPr="00360CF3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24.02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5540E" w:rsidRPr="005A485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5540E" w:rsidRPr="00360CF3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26.02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</w:p>
        </w:tc>
      </w:tr>
      <w:tr w:rsidR="0025540E" w:rsidRPr="005A485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5540E" w:rsidRPr="00360CF3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28.02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</w:p>
        </w:tc>
      </w:tr>
      <w:tr w:rsidR="0025540E" w:rsidRPr="005A485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5540E" w:rsidRPr="00360CF3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3.03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</w:p>
        </w:tc>
      </w:tr>
      <w:tr w:rsidR="0025540E" w:rsidRPr="005A485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5540E" w:rsidRPr="00360CF3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5.03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</w:p>
        </w:tc>
      </w:tr>
      <w:tr w:rsidR="0025540E" w:rsidRPr="005A485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5540E" w:rsidRPr="00360CF3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7.03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</w:p>
        </w:tc>
      </w:tr>
      <w:tr w:rsidR="0025540E" w:rsidRPr="005A485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Неравенство с одной переменной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5540E" w:rsidRPr="00360CF3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10.03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</w:p>
        </w:tc>
      </w:tr>
      <w:tr w:rsidR="0025540E" w:rsidRPr="006F178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5540E" w:rsidRPr="00360CF3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12.03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692</w:t>
              </w:r>
            </w:hyperlink>
          </w:p>
        </w:tc>
      </w:tr>
      <w:tr w:rsidR="0025540E" w:rsidRPr="006F178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5540E" w:rsidRPr="00360CF3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14.03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</w:hyperlink>
          </w:p>
        </w:tc>
      </w:tr>
      <w:tr w:rsidR="0025540E" w:rsidRPr="005A485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5540E" w:rsidRPr="00360CF3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17.03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</w:p>
        </w:tc>
      </w:tr>
      <w:tr w:rsidR="0025540E" w:rsidRPr="006F178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5540E" w:rsidRPr="00360CF3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19.03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25540E" w:rsidRPr="006F178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5540E" w:rsidRPr="00360CF3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21.03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5540E" w:rsidRPr="005A485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5540E" w:rsidRPr="00360CF3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2.04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</w:p>
        </w:tc>
      </w:tr>
      <w:tr w:rsidR="0025540E" w:rsidRPr="006F178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решения линейного неравенства и их систем на числовой прямой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5540E" w:rsidRPr="00360CF3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4.04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5540E" w:rsidRPr="006F178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решения линейного неравенства и их систем на числовой прямой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5540E" w:rsidRPr="00360CF3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7.04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5540E" w:rsidRPr="005A485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"Неравенства.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>Системы уравнений"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5540E" w:rsidRPr="00360CF3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9.04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</w:p>
        </w:tc>
      </w:tr>
      <w:tr w:rsidR="0025540E" w:rsidRPr="006F178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Понятие функции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5540E" w:rsidRPr="00360CF3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11.04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433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25540E" w:rsidRPr="006F178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Область определения и множество значений функции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5540E" w:rsidRPr="00360CF3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14.04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433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25540E" w:rsidRPr="005A485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Способы задания функций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5540E" w:rsidRPr="00360CF3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16.04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</w:p>
        </w:tc>
      </w:tr>
      <w:tr w:rsidR="0025540E" w:rsidRPr="005A485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График функции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5540E" w:rsidRPr="00360CF3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18.04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</w:p>
        </w:tc>
      </w:tr>
      <w:tr w:rsidR="0025540E" w:rsidRPr="00360CF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функции, их отображение на графике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5540E" w:rsidRPr="00360CF3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21.04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5540E" w:rsidRPr="00360CF3" w:rsidRDefault="0025540E">
            <w:pPr>
              <w:spacing w:after="0"/>
              <w:ind w:left="135"/>
              <w:rPr>
                <w:lang w:val="ru-RU"/>
              </w:rPr>
            </w:pPr>
          </w:p>
        </w:tc>
      </w:tr>
      <w:tr w:rsidR="0025540E" w:rsidRPr="00360CF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5540E" w:rsidRPr="00360CF3" w:rsidRDefault="0025540E">
            <w:pPr>
              <w:spacing w:after="0"/>
              <w:rPr>
                <w:lang w:val="ru-RU"/>
              </w:rPr>
            </w:pPr>
            <w:r w:rsidRPr="00360CF3">
              <w:rPr>
                <w:rFonts w:ascii="Times New Roman" w:hAnsi="Times New Roman"/>
                <w:color w:val="000000"/>
                <w:sz w:val="24"/>
                <w:lang w:val="ru-RU"/>
              </w:rPr>
              <w:t>88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Чтение и построение графиков функций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5540E" w:rsidRPr="00360CF3" w:rsidRDefault="0025540E">
            <w:pPr>
              <w:spacing w:after="0"/>
              <w:ind w:left="135"/>
              <w:jc w:val="center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60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5540E" w:rsidRPr="00360CF3" w:rsidRDefault="0025540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5540E" w:rsidRPr="00360CF3" w:rsidRDefault="0025540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5540E" w:rsidRPr="00360CF3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23.04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5540E" w:rsidRPr="00360CF3" w:rsidRDefault="0025540E">
            <w:pPr>
              <w:spacing w:after="0"/>
              <w:ind w:left="135"/>
              <w:rPr>
                <w:lang w:val="ru-RU"/>
              </w:rPr>
            </w:pPr>
          </w:p>
        </w:tc>
      </w:tr>
      <w:tr w:rsidR="0025540E" w:rsidRPr="00360CF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5540E" w:rsidRPr="00360CF3" w:rsidRDefault="0025540E">
            <w:pPr>
              <w:spacing w:after="0"/>
              <w:rPr>
                <w:lang w:val="ru-RU"/>
              </w:rPr>
            </w:pPr>
            <w:r w:rsidRPr="00360CF3">
              <w:rPr>
                <w:rFonts w:ascii="Times New Roman" w:hAnsi="Times New Roman"/>
                <w:color w:val="000000"/>
                <w:sz w:val="24"/>
                <w:lang w:val="ru-RU"/>
              </w:rPr>
              <w:t>89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графиков функций, отражающих реальные процессы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5540E" w:rsidRPr="00360CF3" w:rsidRDefault="0025540E">
            <w:pPr>
              <w:spacing w:after="0"/>
              <w:ind w:left="135"/>
              <w:jc w:val="center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60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5540E" w:rsidRPr="00360CF3" w:rsidRDefault="0025540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5540E" w:rsidRPr="00360CF3" w:rsidRDefault="0025540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5540E" w:rsidRPr="00360CF3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25.04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5540E" w:rsidRPr="00360CF3" w:rsidRDefault="0025540E">
            <w:pPr>
              <w:spacing w:after="0"/>
              <w:ind w:left="135"/>
              <w:rPr>
                <w:lang w:val="ru-RU"/>
              </w:rPr>
            </w:pPr>
          </w:p>
        </w:tc>
      </w:tr>
      <w:tr w:rsidR="0025540E" w:rsidRPr="006F178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5540E" w:rsidRPr="00360CF3" w:rsidRDefault="0025540E">
            <w:pPr>
              <w:spacing w:after="0"/>
              <w:rPr>
                <w:lang w:val="ru-RU"/>
              </w:rPr>
            </w:pPr>
            <w:r w:rsidRPr="00360CF3">
              <w:rPr>
                <w:rFonts w:ascii="Times New Roman" w:hAnsi="Times New Roman"/>
                <w:color w:val="000000"/>
                <w:sz w:val="24"/>
                <w:lang w:val="ru-RU"/>
              </w:rPr>
              <w:t>90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Функции, описывающие прямую и обратную пропорциональные зависимости, их графики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5540E" w:rsidRPr="00360CF3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28.04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bbc</w:t>
              </w:r>
            </w:hyperlink>
          </w:p>
        </w:tc>
      </w:tr>
      <w:tr w:rsidR="0025540E" w:rsidRPr="005A485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Гипербола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5540E" w:rsidRPr="00360CF3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30.04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</w:p>
        </w:tc>
      </w:tr>
      <w:tr w:rsidR="0025540E" w:rsidRPr="005A485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Гипербола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5540E" w:rsidRPr="00360CF3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2.05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</w:p>
        </w:tc>
      </w:tr>
      <w:tr w:rsidR="0025540E" w:rsidRPr="006F178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График функции y = x²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5540E" w:rsidRPr="00360CF3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5.05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4343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5540E" w:rsidRPr="006F178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График функции y = x²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5540E" w:rsidRPr="00360CF3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7.05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434572</w:t>
              </w:r>
            </w:hyperlink>
          </w:p>
        </w:tc>
      </w:tr>
      <w:tr w:rsidR="0025540E" w:rsidRPr="006F178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Функции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²,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³,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>٧x</w:t>
            </w: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|х|; графическое решение уравнений и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5540E" w:rsidRPr="00E05AB9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12.05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25540E" w:rsidRPr="006F178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Функции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²,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³,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>٧x</w:t>
            </w: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|х|; графическое решение уравнений и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5540E" w:rsidRPr="00E05AB9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14.05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5540E" w:rsidRPr="006F178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5540E" w:rsidRPr="00E05AB9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16.05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4371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25540E" w:rsidRPr="006F178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5540E" w:rsidRPr="00E05AB9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19.05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43736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5540E" w:rsidRPr="006F178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5540E" w:rsidRPr="00E05AB9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21.05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437510</w:t>
              </w:r>
            </w:hyperlink>
          </w:p>
        </w:tc>
      </w:tr>
      <w:tr w:rsidR="0025540E" w:rsidRPr="006F178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5540E" w:rsidRPr="00E05AB9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21.05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4376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5540E" w:rsidRPr="006F178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5540E" w:rsidRPr="00E05AB9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23.05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436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25540E" w:rsidRPr="006F178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5540E" w:rsidRPr="00E05AB9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26.05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437858</w:t>
              </w:r>
            </w:hyperlink>
          </w:p>
        </w:tc>
      </w:tr>
      <w:tr w:rsidR="0025540E" w:rsidRPr="005A485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/>
        </w:tc>
      </w:tr>
    </w:tbl>
    <w:p w:rsidR="0025540E" w:rsidRDefault="0025540E">
      <w:pPr>
        <w:sectPr w:rsidR="0025540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5540E" w:rsidRDefault="0025540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 КЛАСС </w:t>
      </w:r>
    </w:p>
    <w:tbl>
      <w:tblPr>
        <w:tblW w:w="0" w:type="auto"/>
        <w:tblCellSpacing w:w="20" w:type="nil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790"/>
        <w:gridCol w:w="4401"/>
        <w:gridCol w:w="1184"/>
        <w:gridCol w:w="1841"/>
        <w:gridCol w:w="1910"/>
        <w:gridCol w:w="1212"/>
        <w:gridCol w:w="2702"/>
      </w:tblGrid>
      <w:tr w:rsidR="0025540E" w:rsidRPr="005A4859">
        <w:trPr>
          <w:trHeight w:val="144"/>
          <w:tblCellSpacing w:w="20" w:type="nil"/>
        </w:trPr>
        <w:tc>
          <w:tcPr>
            <w:tcW w:w="4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5540E" w:rsidRPr="005A4859" w:rsidRDefault="0025540E">
            <w:pPr>
              <w:spacing w:after="0"/>
              <w:ind w:left="135"/>
            </w:pPr>
          </w:p>
        </w:tc>
        <w:tc>
          <w:tcPr>
            <w:tcW w:w="3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5540E" w:rsidRPr="005A4859" w:rsidRDefault="0025540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5540E" w:rsidRPr="005A4859" w:rsidRDefault="0025540E">
            <w:pPr>
              <w:spacing w:after="0"/>
              <w:ind w:left="135"/>
            </w:pPr>
          </w:p>
        </w:tc>
        <w:tc>
          <w:tcPr>
            <w:tcW w:w="19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5540E" w:rsidRPr="005A4859" w:rsidRDefault="0025540E">
            <w:pPr>
              <w:spacing w:after="0"/>
              <w:ind w:left="135"/>
            </w:pPr>
          </w:p>
        </w:tc>
      </w:tr>
      <w:tr w:rsidR="0025540E" w:rsidRPr="005A485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5540E" w:rsidRPr="005A4859" w:rsidRDefault="0025540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5540E" w:rsidRPr="005A4859" w:rsidRDefault="0025540E"/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5540E" w:rsidRPr="005A4859" w:rsidRDefault="0025540E">
            <w:pPr>
              <w:spacing w:after="0"/>
              <w:ind w:left="135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5540E" w:rsidRPr="005A4859" w:rsidRDefault="0025540E">
            <w:pPr>
              <w:spacing w:after="0"/>
              <w:ind w:left="135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5540E" w:rsidRPr="005A4859" w:rsidRDefault="0025540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5540E" w:rsidRPr="005A4859" w:rsidRDefault="0025540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5540E" w:rsidRPr="005A4859" w:rsidRDefault="0025540E"/>
        </w:tc>
      </w:tr>
      <w:tr w:rsidR="0025540E" w:rsidRPr="005A485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числа, иррациональные числа, конечные и бесконечные десятичные дроби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5540E" w:rsidRPr="00DB6D86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4.09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</w:p>
        </w:tc>
      </w:tr>
      <w:tr w:rsidR="0025540E" w:rsidRPr="005A485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 действительных чисел; действительные числа как бесконечные десятичные дроби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5540E" w:rsidRPr="00DB6D86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6.09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</w:p>
        </w:tc>
      </w:tr>
      <w:tr w:rsidR="0025540E" w:rsidRPr="005A485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Взаимно однозначное соответствие между множеством действительных чисел и множеством точек координатной прямой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5540E" w:rsidRPr="00DB6D86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8.09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</w:p>
        </w:tc>
      </w:tr>
      <w:tr w:rsidR="0025540E" w:rsidRPr="005A485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действительных чисел, арифметические действия с действительными числами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5540E" w:rsidRPr="00DB6D86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11.09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</w:p>
        </w:tc>
      </w:tr>
      <w:tr w:rsidR="0025540E" w:rsidRPr="005A485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Приближённое значение величины, точность приближения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5540E" w:rsidRPr="00DB6D86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13.09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</w:p>
        </w:tc>
      </w:tr>
      <w:tr w:rsidR="0025540E" w:rsidRPr="005A485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Округление чисел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5540E" w:rsidRPr="00DB6D86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15.09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</w:p>
        </w:tc>
      </w:tr>
      <w:tr w:rsidR="0025540E" w:rsidRPr="005A485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Округление чисел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5540E" w:rsidRPr="00DB6D86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18.09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</w:p>
        </w:tc>
      </w:tr>
      <w:tr w:rsidR="0025540E" w:rsidRPr="005A485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Прикидка и оценка результатов вычислений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5540E" w:rsidRPr="00DB6D86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20.09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</w:p>
        </w:tc>
      </w:tr>
      <w:tr w:rsidR="0025540E" w:rsidRPr="005A485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Прикидка и оценка результатов вычислений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5540E" w:rsidRPr="00DB6D86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22.09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</w:p>
        </w:tc>
      </w:tr>
      <w:tr w:rsidR="0025540E" w:rsidRPr="006F178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уравнение. Решение уравнений, сводящихся к линейным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5540E" w:rsidRPr="00DB6D86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25.09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 ЦОК </w:t>
            </w:r>
            <w:hyperlink r:id="rId149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</w:hyperlink>
          </w:p>
        </w:tc>
      </w:tr>
      <w:tr w:rsidR="0025540E" w:rsidRPr="005A485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уравнение. Решение уравнений, сводящихся к линейным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5540E" w:rsidRPr="00DB6D86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27.09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</w:p>
        </w:tc>
      </w:tr>
      <w:tr w:rsidR="0025540E" w:rsidRPr="006F178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Квадратное уравнение. Решение уравнений, сводящихся к квадратным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5540E" w:rsidRPr="00DB6D86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29.09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25540E" w:rsidRPr="006F178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Квадратное уравнение. Решение уравнений, сводящихся к квадратным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5540E" w:rsidRPr="00DB6D86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2.10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25540E" w:rsidRPr="006F178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Биквадратные уравнения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5540E" w:rsidRPr="00DB6D86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4.10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5540E" w:rsidRPr="006F178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Биквадратные уравнения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5540E" w:rsidRPr="00DB6D86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6.10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5540E" w:rsidRPr="005A485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уравнений третьей и четвёртой степеней разложением на множители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5540E" w:rsidRPr="00DB6D86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9.10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</w:p>
        </w:tc>
      </w:tr>
      <w:tr w:rsidR="0025540E" w:rsidRPr="005A485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уравнений третьей и четвёртой степеней разложением на множители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5540E" w:rsidRPr="00DB6D86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11.10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</w:p>
        </w:tc>
      </w:tr>
      <w:tr w:rsidR="0025540E" w:rsidRPr="006F178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Решение дробно-рациональных уравнений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5540E" w:rsidRPr="00DB6D86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13.10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5540E" w:rsidRPr="006F178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Решение дробно-рациональных уравнений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5540E" w:rsidRPr="00DB6D86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16.10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5540E" w:rsidRPr="005A485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методом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5540E" w:rsidRPr="00DB6D86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18.10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</w:p>
        </w:tc>
      </w:tr>
      <w:tr w:rsidR="0025540E" w:rsidRPr="005A485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методом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5540E" w:rsidRPr="00DB6D86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20.10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</w:p>
        </w:tc>
      </w:tr>
      <w:tr w:rsidR="0025540E" w:rsidRPr="005A485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методом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5540E" w:rsidRPr="00DB6D86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23.10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</w:p>
        </w:tc>
      </w:tr>
      <w:tr w:rsidR="0025540E" w:rsidRPr="005A485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"Уравнения с одной переменной"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5540E" w:rsidRPr="00DB6D86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25.10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</w:p>
        </w:tc>
      </w:tr>
      <w:tr w:rsidR="0025540E" w:rsidRPr="006F178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с двумя переменными и его график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5540E" w:rsidRPr="00DB6D86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27.10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5540E" w:rsidRPr="006F178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с двумя переменными и его график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5540E" w:rsidRPr="00AB6CDE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8.11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5540E" w:rsidRPr="005A485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5540E" w:rsidRPr="00AB6CDE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10.11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</w:p>
        </w:tc>
      </w:tr>
      <w:tr w:rsidR="0025540E" w:rsidRPr="005A485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5540E" w:rsidRPr="00AB6CDE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13.11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</w:p>
        </w:tc>
      </w:tr>
      <w:tr w:rsidR="0025540E" w:rsidRPr="005A485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5540E" w:rsidRPr="00AB6CDE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15.11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</w:p>
        </w:tc>
      </w:tr>
      <w:tr w:rsidR="0025540E" w:rsidRPr="005A485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5540E" w:rsidRPr="00AB6CDE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17.11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</w:p>
        </w:tc>
      </w:tr>
      <w:tr w:rsidR="0025540E" w:rsidRPr="006F178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5540E" w:rsidRPr="00AB6CDE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20.11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5540E" w:rsidRPr="006F178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5540E" w:rsidRPr="00AB6CDE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22.11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5540E" w:rsidRPr="005A485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5540E" w:rsidRPr="00AB6CDE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24.11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</w:p>
        </w:tc>
      </w:tr>
      <w:tr w:rsidR="0025540E" w:rsidRPr="005A485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5540E" w:rsidRPr="00AB6CDE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27.11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</w:p>
        </w:tc>
      </w:tr>
      <w:tr w:rsidR="0025540E" w:rsidRPr="005A485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системы уравнений с двумя переменными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5540E" w:rsidRPr="00AB6CDE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29.11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</w:p>
        </w:tc>
      </w:tr>
      <w:tr w:rsidR="0025540E" w:rsidRPr="005A485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5540E" w:rsidRPr="00AB6CDE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1.12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</w:p>
        </w:tc>
      </w:tr>
      <w:tr w:rsidR="0025540E" w:rsidRPr="005A485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5540E" w:rsidRPr="00AB6CDE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4.12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</w:p>
        </w:tc>
      </w:tr>
      <w:tr w:rsidR="0025540E" w:rsidRPr="005A485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"Системы уравнений"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5540E" w:rsidRPr="00AB6CDE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6.12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</w:p>
        </w:tc>
      </w:tr>
      <w:tr w:rsidR="0025540E" w:rsidRPr="005A485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5540E" w:rsidRPr="00AB6CDE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8.12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</w:p>
        </w:tc>
      </w:tr>
      <w:tr w:rsidR="0025540E" w:rsidRPr="006F178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5540E" w:rsidRPr="00AB6CDE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11.12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5540E" w:rsidRPr="006F178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5540E" w:rsidRPr="00AB6CDE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13.12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25540E" w:rsidRPr="006F178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5540E" w:rsidRPr="00AB6CDE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15.12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25540E" w:rsidRPr="006F178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5540E" w:rsidRPr="00AB6CDE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18.12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25540E" w:rsidRPr="005A485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5540E" w:rsidRPr="00AB6CDE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20.12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</w:p>
        </w:tc>
      </w:tr>
      <w:tr w:rsidR="0025540E" w:rsidRPr="005A485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5540E" w:rsidRPr="00AB6CDE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22.12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</w:p>
        </w:tc>
      </w:tr>
      <w:tr w:rsidR="0025540E" w:rsidRPr="005A485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5540E" w:rsidRPr="00AB6CDE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25.12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</w:p>
        </w:tc>
      </w:tr>
      <w:tr w:rsidR="0025540E" w:rsidRPr="006F178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5540E" w:rsidRPr="00AB6CDE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27.12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098</w:t>
              </w:r>
            </w:hyperlink>
          </w:p>
        </w:tc>
      </w:tr>
      <w:tr w:rsidR="0025540E" w:rsidRPr="006F178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5540E" w:rsidRPr="00AB6CDE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29.12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5540E" w:rsidRPr="006F178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5540E" w:rsidRPr="00AB6CDE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10.01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5540E" w:rsidRPr="005A485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5540E" w:rsidRPr="00AB6CDE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12.01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</w:p>
        </w:tc>
      </w:tr>
      <w:tr w:rsidR="0025540E" w:rsidRPr="005A485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5540E" w:rsidRPr="00AB6CDE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15.01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</w:p>
        </w:tc>
      </w:tr>
      <w:tr w:rsidR="0025540E" w:rsidRPr="006F178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неравенств и систем неравенств с двумя переменными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5540E" w:rsidRPr="00AB6CDE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17.01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098</w:t>
              </w:r>
            </w:hyperlink>
          </w:p>
        </w:tc>
      </w:tr>
      <w:tr w:rsidR="0025540E" w:rsidRPr="005A485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неравенств и систем неравенств с двумя переменными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5540E" w:rsidRPr="00AB6CDE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19.01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</w:p>
        </w:tc>
      </w:tr>
      <w:tr w:rsidR="0025540E" w:rsidRPr="005A485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"Неравенства"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5540E" w:rsidRPr="00AB6CDE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22.01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</w:p>
        </w:tc>
      </w:tr>
      <w:tr w:rsidR="0025540E" w:rsidRPr="006F178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Квадратичная функция, её график и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5540E" w:rsidRPr="00AB6CDE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24.01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4396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5540E" w:rsidRPr="006F178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Квадратичная функция, её график и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5540E" w:rsidRPr="00AB6CDE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26.01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439842</w:t>
              </w:r>
            </w:hyperlink>
          </w:p>
        </w:tc>
      </w:tr>
      <w:tr w:rsidR="0025540E" w:rsidRPr="006F178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Квадратичная функция, её график и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5540E" w:rsidRPr="00AB6CDE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29.01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4399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5540E" w:rsidRPr="006F178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5540E" w:rsidRPr="00AB6CDE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31.01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5540E" w:rsidRPr="006F178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5540E" w:rsidRPr="00AB6CDE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2.02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5540E" w:rsidRPr="006F178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5540E" w:rsidRPr="00AB6CDE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5.02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25540E" w:rsidRPr="006F178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5540E" w:rsidRPr="00AB6CDE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7.02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5540E" w:rsidRPr="006F178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5540E" w:rsidRPr="00AB6CDE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9.02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526</w:t>
              </w:r>
            </w:hyperlink>
          </w:p>
        </w:tc>
      </w:tr>
      <w:tr w:rsidR="0025540E" w:rsidRPr="005A485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5540E" w:rsidRPr="00AB6CDE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12.02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</w:p>
        </w:tc>
      </w:tr>
      <w:tr w:rsidR="0025540E" w:rsidRPr="005A485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5540E" w:rsidRPr="00AB6CDE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14.02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</w:p>
        </w:tc>
      </w:tr>
      <w:tr w:rsidR="0025540E" w:rsidRPr="005A485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5540E" w:rsidRPr="00AB6CDE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16.02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</w:p>
        </w:tc>
      </w:tr>
      <w:tr w:rsidR="0025540E" w:rsidRPr="005A485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5540E" w:rsidRPr="00AB6CDE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19.02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</w:p>
        </w:tc>
      </w:tr>
      <w:tr w:rsidR="0025540E" w:rsidRPr="005A485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5540E" w:rsidRPr="00AB6CDE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21.02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</w:p>
        </w:tc>
      </w:tr>
      <w:tr w:rsidR="0025540E" w:rsidRPr="005A485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5540E" w:rsidRPr="00AB6CDE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26.02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</w:p>
        </w:tc>
      </w:tr>
      <w:tr w:rsidR="0025540E" w:rsidRPr="005A485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5540E" w:rsidRPr="00AB6CDE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28.02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</w:p>
        </w:tc>
      </w:tr>
      <w:tr w:rsidR="0025540E" w:rsidRPr="006F178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"Функции"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5540E" w:rsidRPr="00AB6CDE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1.03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25540E" w:rsidRPr="006F178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Понятие числовой последовательности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5540E" w:rsidRPr="00AB6CDE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4.03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5540E" w:rsidRPr="006F178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Задание последовательности рекуррентной формулой и формулой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-го члена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5540E" w:rsidRPr="00AB6CDE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6.03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ebda</w:t>
              </w:r>
            </w:hyperlink>
          </w:p>
        </w:tc>
      </w:tr>
      <w:tr w:rsidR="0025540E" w:rsidRPr="006F178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Арифметическая и геометрическая прогрессии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5540E" w:rsidRPr="00AB6CDE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11.03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5540E" w:rsidRPr="006F178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Арифметическая и геометрическая прогрессии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5540E" w:rsidRPr="00AB6CDE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13.03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5540E" w:rsidRPr="006F178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5540E" w:rsidRPr="00AB6CDE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15.03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5540E" w:rsidRPr="006F178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5540E" w:rsidRPr="00AB6CDE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18.03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5540E" w:rsidRPr="006F178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5540E" w:rsidRPr="00AB6CDE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20.03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5540E" w:rsidRPr="006F178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5540E" w:rsidRPr="00AB6CDE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22.03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5540E" w:rsidRPr="006F178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5540E" w:rsidRPr="00AB6CDE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1.04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5540E" w:rsidRPr="005A485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членов арифметической и геометрической прогрессий точками на координатной плоскости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5540E" w:rsidRPr="00AB6CDE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3.04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</w:p>
        </w:tc>
      </w:tr>
      <w:tr w:rsidR="0025540E" w:rsidRPr="005A485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членов арифметической и геометрической прогрессий точками на координатной плоскости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5540E" w:rsidRPr="00AB6CDE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5.04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</w:p>
        </w:tc>
      </w:tr>
      <w:tr w:rsidR="0025540E" w:rsidRPr="005A485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Линейный и экспоненциальный рост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5540E" w:rsidRPr="00AB6CDE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8.04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</w:p>
        </w:tc>
      </w:tr>
      <w:tr w:rsidR="0025540E" w:rsidRPr="006F178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Сложные проценты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5540E" w:rsidRPr="00AB6CDE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10.04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5540E" w:rsidRPr="006F178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Сложные проценты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5540E" w:rsidRPr="00AB6CDE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12.04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4401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5540E" w:rsidRPr="006F178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"Числовые последовательности"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5540E" w:rsidRPr="00AB6CDE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15.04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4404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5540E" w:rsidRPr="005A485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Запись, сравнение, действия с действительными числами, числовая прямая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5540E" w:rsidRPr="00AB6CDE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17.04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</w:p>
        </w:tc>
      </w:tr>
      <w:tr w:rsidR="0025540E" w:rsidRPr="005A485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>Проценты, отношения, пропорции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5540E" w:rsidRPr="00AB6CDE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19.04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</w:p>
        </w:tc>
      </w:tr>
      <w:tr w:rsidR="0025540E" w:rsidRPr="005A485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>Округление, приближение, оценка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5540E" w:rsidRPr="00AB6CDE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22.04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</w:p>
        </w:tc>
      </w:tr>
      <w:tr w:rsidR="0025540E" w:rsidRPr="006F178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5540E" w:rsidRPr="00AB6CDE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24.04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25540E" w:rsidRPr="006F178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5540E" w:rsidRPr="00AB6CDE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26.04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5540E" w:rsidRPr="006F178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5540E" w:rsidRPr="00AB6CDE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29.04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</w:hyperlink>
          </w:p>
        </w:tc>
      </w:tr>
      <w:tr w:rsidR="0025540E" w:rsidRPr="006F178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5540E" w:rsidRPr="00AB6CDE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3.05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4441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25540E" w:rsidRPr="006F178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5540E" w:rsidRPr="00AB6CDE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6.05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444364</w:t>
              </w:r>
            </w:hyperlink>
          </w:p>
        </w:tc>
      </w:tr>
      <w:tr w:rsidR="0025540E" w:rsidRPr="006F178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5540E" w:rsidRPr="00AB6CDE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8.05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4446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5540E" w:rsidRPr="006F178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5540E" w:rsidRPr="00AB6CDE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10.05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25540E" w:rsidRPr="006F178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5540E" w:rsidRPr="00AB6CDE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13.05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25540E" w:rsidRPr="006F178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5540E" w:rsidRPr="00AB6CDE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15.05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25540E" w:rsidRPr="006F178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5540E" w:rsidRPr="00AB6CDE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17.05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44516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5540E" w:rsidRPr="006F178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5540E" w:rsidRPr="00AB6CDE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20.05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4452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5540E" w:rsidRPr="006F178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Графическое решение уравнений и их систем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5540E" w:rsidRPr="00AB6CDE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22.05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445516</w:t>
              </w:r>
            </w:hyperlink>
          </w:p>
        </w:tc>
      </w:tr>
      <w:tr w:rsidR="0025540E" w:rsidRPr="005A485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Графическое решение уравнений и их систем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5540E" w:rsidRPr="00AB6CDE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22.05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</w:p>
        </w:tc>
      </w:tr>
      <w:tr w:rsidR="0025540E" w:rsidRPr="005A485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5540E" w:rsidRPr="00AB6CDE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24.05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</w:p>
        </w:tc>
      </w:tr>
      <w:tr w:rsidR="0025540E" w:rsidRPr="005A485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5540E" w:rsidRPr="00AB6CDE" w:rsidRDefault="0025540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24.05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</w:pPr>
          </w:p>
        </w:tc>
      </w:tr>
      <w:tr w:rsidR="0025540E" w:rsidRPr="005A485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5540E" w:rsidRPr="005A4859" w:rsidRDefault="0025540E"/>
        </w:tc>
      </w:tr>
    </w:tbl>
    <w:p w:rsidR="0025540E" w:rsidRDefault="0025540E">
      <w:pPr>
        <w:sectPr w:rsidR="0025540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5540E" w:rsidRDefault="0025540E">
      <w:pPr>
        <w:sectPr w:rsidR="0025540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5540E" w:rsidRDefault="0025540E">
      <w:pPr>
        <w:spacing w:after="0"/>
        <w:ind w:left="120"/>
      </w:pPr>
      <w:bookmarkStart w:id="28" w:name="block-2922166"/>
      <w:bookmarkEnd w:id="28"/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:rsidR="0025540E" w:rsidRDefault="0025540E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25540E" w:rsidRDefault="0025540E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25540E" w:rsidRDefault="0025540E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25540E" w:rsidRDefault="0025540E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25540E" w:rsidRDefault="0025540E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25540E" w:rsidRDefault="0025540E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25540E" w:rsidRDefault="0025540E">
      <w:pPr>
        <w:spacing w:after="0"/>
        <w:ind w:left="120"/>
      </w:pPr>
    </w:p>
    <w:p w:rsidR="0025540E" w:rsidRPr="00636CDD" w:rsidRDefault="0025540E">
      <w:pPr>
        <w:spacing w:after="0" w:line="480" w:lineRule="auto"/>
        <w:ind w:left="120"/>
        <w:rPr>
          <w:lang w:val="ru-RU"/>
        </w:rPr>
      </w:pPr>
      <w:r w:rsidRPr="00636CDD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25540E" w:rsidRDefault="0025540E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25540E" w:rsidRDefault="0025540E">
      <w:pPr>
        <w:sectPr w:rsidR="0025540E">
          <w:pgSz w:w="11906" w:h="16383"/>
          <w:pgMar w:top="1134" w:right="850" w:bottom="1134" w:left="1701" w:header="720" w:footer="720" w:gutter="0"/>
          <w:cols w:space="720"/>
        </w:sectPr>
      </w:pPr>
    </w:p>
    <w:p w:rsidR="0025540E" w:rsidRDefault="0025540E"/>
    <w:sectPr w:rsidR="0025540E" w:rsidSect="00365F04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52F75"/>
    <w:multiLevelType w:val="multilevel"/>
    <w:tmpl w:val="577C985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038E0248"/>
    <w:multiLevelType w:val="multilevel"/>
    <w:tmpl w:val="74B0FE4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498E1FCF"/>
    <w:multiLevelType w:val="multilevel"/>
    <w:tmpl w:val="0C16E68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>
    <w:nsid w:val="5D0018E0"/>
    <w:multiLevelType w:val="multilevel"/>
    <w:tmpl w:val="EDA6B79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>
    <w:nsid w:val="646416EC"/>
    <w:multiLevelType w:val="multilevel"/>
    <w:tmpl w:val="341EBDE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>
    <w:nsid w:val="6BBC4993"/>
    <w:multiLevelType w:val="multilevel"/>
    <w:tmpl w:val="8818611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65F04"/>
    <w:rsid w:val="000B452F"/>
    <w:rsid w:val="000C40F3"/>
    <w:rsid w:val="000D4161"/>
    <w:rsid w:val="000E6D86"/>
    <w:rsid w:val="0024061D"/>
    <w:rsid w:val="0025540E"/>
    <w:rsid w:val="002862DA"/>
    <w:rsid w:val="00300EBC"/>
    <w:rsid w:val="00360CF3"/>
    <w:rsid w:val="00365F04"/>
    <w:rsid w:val="00376630"/>
    <w:rsid w:val="004E6975"/>
    <w:rsid w:val="00505B21"/>
    <w:rsid w:val="005A4859"/>
    <w:rsid w:val="005A4D3A"/>
    <w:rsid w:val="005C14F2"/>
    <w:rsid w:val="005F3EFE"/>
    <w:rsid w:val="00636CDD"/>
    <w:rsid w:val="00645EF4"/>
    <w:rsid w:val="006969B4"/>
    <w:rsid w:val="006A7779"/>
    <w:rsid w:val="006F1780"/>
    <w:rsid w:val="00847653"/>
    <w:rsid w:val="0086502D"/>
    <w:rsid w:val="00935950"/>
    <w:rsid w:val="00957360"/>
    <w:rsid w:val="00AB6CDE"/>
    <w:rsid w:val="00C53FFE"/>
    <w:rsid w:val="00C95A0E"/>
    <w:rsid w:val="00D11899"/>
    <w:rsid w:val="00D85393"/>
    <w:rsid w:val="00DB4A5F"/>
    <w:rsid w:val="00DB6D86"/>
    <w:rsid w:val="00E05AB9"/>
    <w:rsid w:val="00EB11F1"/>
    <w:rsid w:val="00FC32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40F3"/>
    <w:pPr>
      <w:spacing w:after="200" w:line="276" w:lineRule="auto"/>
    </w:pPr>
    <w:rPr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C40F3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0C40F3"/>
    <w:pPr>
      <w:keepNext/>
      <w:keepLines/>
      <w:spacing w:before="20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0C40F3"/>
    <w:pPr>
      <w:keepNext/>
      <w:keepLines/>
      <w:spacing w:before="200"/>
      <w:outlineLvl w:val="2"/>
    </w:pPr>
    <w:rPr>
      <w:rFonts w:ascii="Cambria" w:eastAsia="Times New Roman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9"/>
    <w:qFormat/>
    <w:rsid w:val="000C40F3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0C40F3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0C40F3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0C40F3"/>
    <w:rPr>
      <w:rFonts w:ascii="Cambria" w:hAnsi="Cambria" w:cs="Times New Roman"/>
      <w:b/>
      <w:bCs/>
      <w:color w:val="4F81BD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0C40F3"/>
    <w:rPr>
      <w:rFonts w:ascii="Cambria" w:hAnsi="Cambria" w:cs="Times New Roman"/>
      <w:b/>
      <w:bCs/>
      <w:i/>
      <w:iCs/>
      <w:color w:val="4F81BD"/>
    </w:rPr>
  </w:style>
  <w:style w:type="paragraph" w:styleId="Header">
    <w:name w:val="header"/>
    <w:basedOn w:val="Normal"/>
    <w:link w:val="HeaderChar"/>
    <w:uiPriority w:val="99"/>
    <w:rsid w:val="000C40F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0C40F3"/>
    <w:rPr>
      <w:rFonts w:cs="Times New Roman"/>
    </w:rPr>
  </w:style>
  <w:style w:type="paragraph" w:styleId="NormalIndent">
    <w:name w:val="Normal Indent"/>
    <w:basedOn w:val="Normal"/>
    <w:uiPriority w:val="99"/>
    <w:rsid w:val="000C40F3"/>
    <w:pPr>
      <w:ind w:left="720"/>
    </w:pPr>
  </w:style>
  <w:style w:type="paragraph" w:styleId="Subtitle">
    <w:name w:val="Subtitle"/>
    <w:basedOn w:val="Normal"/>
    <w:next w:val="Normal"/>
    <w:link w:val="SubtitleChar"/>
    <w:uiPriority w:val="99"/>
    <w:qFormat/>
    <w:rsid w:val="000C40F3"/>
    <w:pPr>
      <w:numPr>
        <w:ilvl w:val="1"/>
      </w:numPr>
      <w:ind w:left="86"/>
    </w:pPr>
    <w:rPr>
      <w:rFonts w:ascii="Cambria" w:eastAsia="Times New Roman" w:hAnsi="Cambria"/>
      <w:i/>
      <w:iCs/>
      <w:color w:val="4F81BD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0C40F3"/>
    <w:rPr>
      <w:rFonts w:ascii="Cambria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99"/>
    <w:qFormat/>
    <w:rsid w:val="000C40F3"/>
    <w:pPr>
      <w:pBdr>
        <w:bottom w:val="single" w:sz="8" w:space="4" w:color="4F81BD"/>
      </w:pBdr>
      <w:spacing w:after="300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99"/>
    <w:locked/>
    <w:rsid w:val="000C40F3"/>
    <w:rPr>
      <w:rFonts w:ascii="Cambria" w:hAnsi="Cambria" w:cs="Times New Roman"/>
      <w:color w:val="17365D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99"/>
    <w:qFormat/>
    <w:rsid w:val="000C40F3"/>
    <w:rPr>
      <w:rFonts w:cs="Times New Roman"/>
      <w:i/>
      <w:iCs/>
    </w:rPr>
  </w:style>
  <w:style w:type="character" w:styleId="Hyperlink">
    <w:name w:val="Hyperlink"/>
    <w:basedOn w:val="DefaultParagraphFont"/>
    <w:uiPriority w:val="99"/>
    <w:rsid w:val="00365F04"/>
    <w:rPr>
      <w:rFonts w:cs="Times New Roman"/>
      <w:color w:val="0000FF"/>
      <w:u w:val="single"/>
    </w:rPr>
  </w:style>
  <w:style w:type="table" w:styleId="TableGrid">
    <w:name w:val="Table Grid"/>
    <w:basedOn w:val="TableNormal"/>
    <w:uiPriority w:val="99"/>
    <w:rsid w:val="00365F04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99"/>
    <w:qFormat/>
    <w:rsid w:val="000C40F3"/>
    <w:pPr>
      <w:spacing w:line="240" w:lineRule="auto"/>
    </w:pPr>
    <w:rPr>
      <w:b/>
      <w:bCs/>
      <w:color w:val="4F81BD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7f42f3f6" TargetMode="External"/><Relationship Id="rId21" Type="http://schemas.openxmlformats.org/officeDocument/2006/relationships/hyperlink" Target="https://m.edsoo.ru/7f419d08" TargetMode="External"/><Relationship Id="rId42" Type="http://schemas.openxmlformats.org/officeDocument/2006/relationships/hyperlink" Target="https://m.edsoo.ru/7f423182" TargetMode="External"/><Relationship Id="rId63" Type="http://schemas.openxmlformats.org/officeDocument/2006/relationships/hyperlink" Target="https://m.edsoo.ru/7f41de76" TargetMode="External"/><Relationship Id="rId84" Type="http://schemas.openxmlformats.org/officeDocument/2006/relationships/hyperlink" Target="https://m.edsoo.ru/7f42d862" TargetMode="External"/><Relationship Id="rId138" Type="http://schemas.openxmlformats.org/officeDocument/2006/relationships/hyperlink" Target="https://m.edsoo.ru/7f434bbc" TargetMode="External"/><Relationship Id="rId159" Type="http://schemas.openxmlformats.org/officeDocument/2006/relationships/hyperlink" Target="https://m.edsoo.ru/7f43d55a" TargetMode="External"/><Relationship Id="rId170" Type="http://schemas.openxmlformats.org/officeDocument/2006/relationships/hyperlink" Target="https://m.edsoo.ru/7f4399b4" TargetMode="External"/><Relationship Id="rId191" Type="http://schemas.openxmlformats.org/officeDocument/2006/relationships/hyperlink" Target="https://m.edsoo.ru/7f443fea" TargetMode="External"/><Relationship Id="rId196" Type="http://schemas.openxmlformats.org/officeDocument/2006/relationships/hyperlink" Target="https://m.edsoo.ru/7f444c56" TargetMode="External"/><Relationship Id="rId200" Type="http://schemas.openxmlformats.org/officeDocument/2006/relationships/hyperlink" Target="https://m.edsoo.ru/7f445516" TargetMode="External"/><Relationship Id="rId16" Type="http://schemas.openxmlformats.org/officeDocument/2006/relationships/hyperlink" Target="https://m.edsoo.ru/7f417af8" TargetMode="External"/><Relationship Id="rId107" Type="http://schemas.openxmlformats.org/officeDocument/2006/relationships/hyperlink" Target="https://m.edsoo.ru/7f4318c2" TargetMode="External"/><Relationship Id="rId11" Type="http://schemas.openxmlformats.org/officeDocument/2006/relationships/hyperlink" Target="https://m.edsoo.ru/7f417af8" TargetMode="External"/><Relationship Id="rId32" Type="http://schemas.openxmlformats.org/officeDocument/2006/relationships/hyperlink" Target="https://m.edsoo.ru/7f41fafa" TargetMode="External"/><Relationship Id="rId37" Type="http://schemas.openxmlformats.org/officeDocument/2006/relationships/hyperlink" Target="https://m.edsoo.ru/7f42276e" TargetMode="External"/><Relationship Id="rId53" Type="http://schemas.openxmlformats.org/officeDocument/2006/relationships/hyperlink" Target="https://m.edsoo.ru/7f420806" TargetMode="External"/><Relationship Id="rId58" Type="http://schemas.openxmlformats.org/officeDocument/2006/relationships/hyperlink" Target="https://m.edsoo.ru/7f42836c" TargetMode="External"/><Relationship Id="rId74" Type="http://schemas.openxmlformats.org/officeDocument/2006/relationships/hyperlink" Target="https://m.edsoo.ru/7f427412" TargetMode="External"/><Relationship Id="rId79" Type="http://schemas.openxmlformats.org/officeDocument/2006/relationships/hyperlink" Target="https://m.edsoo.ru/7f42a0e0" TargetMode="External"/><Relationship Id="rId102" Type="http://schemas.openxmlformats.org/officeDocument/2006/relationships/hyperlink" Target="https://m.edsoo.ru/7f430a8a" TargetMode="External"/><Relationship Id="rId123" Type="http://schemas.openxmlformats.org/officeDocument/2006/relationships/hyperlink" Target="https://m.edsoo.ru/7f4328c6" TargetMode="External"/><Relationship Id="rId128" Type="http://schemas.openxmlformats.org/officeDocument/2006/relationships/hyperlink" Target="https://m.edsoo.ru/7f43d6d6" TargetMode="External"/><Relationship Id="rId144" Type="http://schemas.openxmlformats.org/officeDocument/2006/relationships/hyperlink" Target="https://m.edsoo.ru/7f43736c" TargetMode="External"/><Relationship Id="rId149" Type="http://schemas.openxmlformats.org/officeDocument/2006/relationships/hyperlink" Target="https://m.edsoo.ru/7f43bf66" TargetMode="External"/><Relationship Id="rId5" Type="http://schemas.openxmlformats.org/officeDocument/2006/relationships/hyperlink" Target="https://m.edsoo.ru/7f415b90" TargetMode="External"/><Relationship Id="rId90" Type="http://schemas.openxmlformats.org/officeDocument/2006/relationships/hyperlink" Target="https://m.edsoo.ru/7f4354a4" TargetMode="External"/><Relationship Id="rId95" Type="http://schemas.openxmlformats.org/officeDocument/2006/relationships/hyperlink" Target="https://m.edsoo.ru/7f43599a" TargetMode="External"/><Relationship Id="rId160" Type="http://schemas.openxmlformats.org/officeDocument/2006/relationships/hyperlink" Target="https://m.edsoo.ru/7f43ad5a" TargetMode="External"/><Relationship Id="rId165" Type="http://schemas.openxmlformats.org/officeDocument/2006/relationships/hyperlink" Target="https://m.edsoo.ru/7f43b21e" TargetMode="External"/><Relationship Id="rId181" Type="http://schemas.openxmlformats.org/officeDocument/2006/relationships/hyperlink" Target="https://m.edsoo.ru/7f43f58a" TargetMode="External"/><Relationship Id="rId186" Type="http://schemas.openxmlformats.org/officeDocument/2006/relationships/hyperlink" Target="https://m.edsoo.ru/7f43fe0e" TargetMode="External"/><Relationship Id="rId22" Type="http://schemas.openxmlformats.org/officeDocument/2006/relationships/hyperlink" Target="https://m.edsoo.ru/7f419d08" TargetMode="External"/><Relationship Id="rId27" Type="http://schemas.openxmlformats.org/officeDocument/2006/relationships/hyperlink" Target="https://m.edsoo.ru/7f4211de" TargetMode="External"/><Relationship Id="rId43" Type="http://schemas.openxmlformats.org/officeDocument/2006/relationships/hyperlink" Target="https://m.edsoo.ru/7f42432a" TargetMode="External"/><Relationship Id="rId48" Type="http://schemas.openxmlformats.org/officeDocument/2006/relationships/hyperlink" Target="https://m.edsoo.ru/7f423312" TargetMode="External"/><Relationship Id="rId64" Type="http://schemas.openxmlformats.org/officeDocument/2006/relationships/hyperlink" Target="https://m.edsoo.ru/7f41dff2" TargetMode="External"/><Relationship Id="rId69" Type="http://schemas.openxmlformats.org/officeDocument/2006/relationships/hyperlink" Target="https://m.edsoo.ru/7f41ea24" TargetMode="External"/><Relationship Id="rId113" Type="http://schemas.openxmlformats.org/officeDocument/2006/relationships/hyperlink" Target="https://m.edsoo.ru/7f42ee1a" TargetMode="External"/><Relationship Id="rId118" Type="http://schemas.openxmlformats.org/officeDocument/2006/relationships/hyperlink" Target="https://m.edsoo.ru/7f42f5a4" TargetMode="External"/><Relationship Id="rId134" Type="http://schemas.openxmlformats.org/officeDocument/2006/relationships/hyperlink" Target="https://m.edsoo.ru/7f42c9e4" TargetMode="External"/><Relationship Id="rId139" Type="http://schemas.openxmlformats.org/officeDocument/2006/relationships/hyperlink" Target="https://m.edsoo.ru/7f4343e2" TargetMode="External"/><Relationship Id="rId80" Type="http://schemas.openxmlformats.org/officeDocument/2006/relationships/hyperlink" Target="https://m.edsoo.ru/7f42a27a" TargetMode="External"/><Relationship Id="rId85" Type="http://schemas.openxmlformats.org/officeDocument/2006/relationships/hyperlink" Target="https://m.edsoo.ru/7f42d862" TargetMode="External"/><Relationship Id="rId150" Type="http://schemas.openxmlformats.org/officeDocument/2006/relationships/hyperlink" Target="https://m.edsoo.ru/7f43c542" TargetMode="External"/><Relationship Id="rId155" Type="http://schemas.openxmlformats.org/officeDocument/2006/relationships/hyperlink" Target="https://m.edsoo.ru/7f43c9b6" TargetMode="External"/><Relationship Id="rId171" Type="http://schemas.openxmlformats.org/officeDocument/2006/relationships/hyperlink" Target="https://m.edsoo.ru/7f439eb4" TargetMode="External"/><Relationship Id="rId176" Type="http://schemas.openxmlformats.org/officeDocument/2006/relationships/hyperlink" Target="https://m.edsoo.ru/7f43ab84" TargetMode="External"/><Relationship Id="rId192" Type="http://schemas.openxmlformats.org/officeDocument/2006/relationships/hyperlink" Target="https://m.edsoo.ru/7f4441ca" TargetMode="External"/><Relationship Id="rId197" Type="http://schemas.openxmlformats.org/officeDocument/2006/relationships/hyperlink" Target="https://m.edsoo.ru/7f444f44" TargetMode="External"/><Relationship Id="rId201" Type="http://schemas.openxmlformats.org/officeDocument/2006/relationships/fontTable" Target="fontTable.xml"/><Relationship Id="rId12" Type="http://schemas.openxmlformats.org/officeDocument/2006/relationships/hyperlink" Target="https://m.edsoo.ru/7f417af8" TargetMode="External"/><Relationship Id="rId17" Type="http://schemas.openxmlformats.org/officeDocument/2006/relationships/hyperlink" Target="https://m.edsoo.ru/7f417af8" TargetMode="External"/><Relationship Id="rId33" Type="http://schemas.openxmlformats.org/officeDocument/2006/relationships/hyperlink" Target="https://m.edsoo.ru/7f41fd70" TargetMode="External"/><Relationship Id="rId38" Type="http://schemas.openxmlformats.org/officeDocument/2006/relationships/hyperlink" Target="https://m.edsoo.ru/7f422930" TargetMode="External"/><Relationship Id="rId59" Type="http://schemas.openxmlformats.org/officeDocument/2006/relationships/hyperlink" Target="https://m.edsoo.ru/7f4284de" TargetMode="External"/><Relationship Id="rId103" Type="http://schemas.openxmlformats.org/officeDocument/2006/relationships/hyperlink" Target="https://m.edsoo.ru/7f430f44" TargetMode="External"/><Relationship Id="rId108" Type="http://schemas.openxmlformats.org/officeDocument/2006/relationships/hyperlink" Target="https://m.edsoo.ru/7f431a20" TargetMode="External"/><Relationship Id="rId124" Type="http://schemas.openxmlformats.org/officeDocument/2006/relationships/hyperlink" Target="https://m.edsoo.ru/7f432b6e" TargetMode="External"/><Relationship Id="rId129" Type="http://schemas.openxmlformats.org/officeDocument/2006/relationships/hyperlink" Target="https://m.edsoo.ru/7f43d6d6" TargetMode="External"/><Relationship Id="rId54" Type="http://schemas.openxmlformats.org/officeDocument/2006/relationships/hyperlink" Target="https://m.edsoo.ru/7f4209a0" TargetMode="External"/><Relationship Id="rId70" Type="http://schemas.openxmlformats.org/officeDocument/2006/relationships/hyperlink" Target="https://m.edsoo.ru/7f41ef06" TargetMode="External"/><Relationship Id="rId75" Type="http://schemas.openxmlformats.org/officeDocument/2006/relationships/hyperlink" Target="https://m.edsoo.ru/7f426d1e" TargetMode="External"/><Relationship Id="rId91" Type="http://schemas.openxmlformats.org/officeDocument/2006/relationships/hyperlink" Target="https://m.edsoo.ru/7f436098" TargetMode="External"/><Relationship Id="rId96" Type="http://schemas.openxmlformats.org/officeDocument/2006/relationships/hyperlink" Target="https://m.edsoo.ru/7f435ed6" TargetMode="External"/><Relationship Id="rId140" Type="http://schemas.openxmlformats.org/officeDocument/2006/relationships/hyperlink" Target="https://m.edsoo.ru/7f434572" TargetMode="External"/><Relationship Id="rId145" Type="http://schemas.openxmlformats.org/officeDocument/2006/relationships/hyperlink" Target="https://m.edsoo.ru/7f437510" TargetMode="External"/><Relationship Id="rId161" Type="http://schemas.openxmlformats.org/officeDocument/2006/relationships/hyperlink" Target="https://m.edsoo.ru/7f43af08" TargetMode="External"/><Relationship Id="rId166" Type="http://schemas.openxmlformats.org/officeDocument/2006/relationships/hyperlink" Target="https://m.edsoo.ru/7f43b5a2" TargetMode="External"/><Relationship Id="rId182" Type="http://schemas.openxmlformats.org/officeDocument/2006/relationships/hyperlink" Target="https://m.edsoo.ru/7f43ef2c" TargetMode="External"/><Relationship Id="rId187" Type="http://schemas.openxmlformats.org/officeDocument/2006/relationships/hyperlink" Target="https://m.edsoo.ru/7f4401a6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5b90" TargetMode="External"/><Relationship Id="rId23" Type="http://schemas.openxmlformats.org/officeDocument/2006/relationships/hyperlink" Target="https://m.edsoo.ru/7f419d08" TargetMode="External"/><Relationship Id="rId28" Type="http://schemas.openxmlformats.org/officeDocument/2006/relationships/hyperlink" Target="https://m.edsoo.ru/7f421382" TargetMode="External"/><Relationship Id="rId49" Type="http://schemas.openxmlformats.org/officeDocument/2006/relationships/hyperlink" Target="https://m.edsoo.ru/7f4237fe" TargetMode="External"/><Relationship Id="rId114" Type="http://schemas.openxmlformats.org/officeDocument/2006/relationships/hyperlink" Target="https://m.edsoo.ru/7f42ee1a" TargetMode="External"/><Relationship Id="rId119" Type="http://schemas.openxmlformats.org/officeDocument/2006/relationships/hyperlink" Target="https://m.edsoo.ru/7f42fef0" TargetMode="External"/><Relationship Id="rId44" Type="http://schemas.openxmlformats.org/officeDocument/2006/relationships/hyperlink" Target="https://m.edsoo.ru/7f42464a" TargetMode="External"/><Relationship Id="rId60" Type="http://schemas.openxmlformats.org/officeDocument/2006/relationships/hyperlink" Target="https://m.edsoo.ru/7f42865a" TargetMode="External"/><Relationship Id="rId65" Type="http://schemas.openxmlformats.org/officeDocument/2006/relationships/hyperlink" Target="https://m.edsoo.ru/7f41e16e" TargetMode="External"/><Relationship Id="rId81" Type="http://schemas.openxmlformats.org/officeDocument/2006/relationships/hyperlink" Target="https://m.edsoo.ru/7f42a900" TargetMode="External"/><Relationship Id="rId86" Type="http://schemas.openxmlformats.org/officeDocument/2006/relationships/hyperlink" Target="https://m.edsoo.ru/7f42dd26" TargetMode="External"/><Relationship Id="rId130" Type="http://schemas.openxmlformats.org/officeDocument/2006/relationships/hyperlink" Target="https://m.edsoo.ru/7f42c692" TargetMode="External"/><Relationship Id="rId135" Type="http://schemas.openxmlformats.org/officeDocument/2006/relationships/hyperlink" Target="https://m.edsoo.ru/7f42c9e4" TargetMode="External"/><Relationship Id="rId151" Type="http://schemas.openxmlformats.org/officeDocument/2006/relationships/hyperlink" Target="https://m.edsoo.ru/7f43c542" TargetMode="External"/><Relationship Id="rId156" Type="http://schemas.openxmlformats.org/officeDocument/2006/relationships/hyperlink" Target="https://m.edsoo.ru/7f43d0b4" TargetMode="External"/><Relationship Id="rId177" Type="http://schemas.openxmlformats.org/officeDocument/2006/relationships/hyperlink" Target="https://m.edsoo.ru/7f43e6c6" TargetMode="External"/><Relationship Id="rId198" Type="http://schemas.openxmlformats.org/officeDocument/2006/relationships/hyperlink" Target="https://m.edsoo.ru/7f44516a" TargetMode="External"/><Relationship Id="rId172" Type="http://schemas.openxmlformats.org/officeDocument/2006/relationships/hyperlink" Target="https://m.edsoo.ru/7f43a03a" TargetMode="External"/><Relationship Id="rId193" Type="http://schemas.openxmlformats.org/officeDocument/2006/relationships/hyperlink" Target="https://m.edsoo.ru/7f444364" TargetMode="External"/><Relationship Id="rId202" Type="http://schemas.openxmlformats.org/officeDocument/2006/relationships/theme" Target="theme/theme1.xml"/><Relationship Id="rId13" Type="http://schemas.openxmlformats.org/officeDocument/2006/relationships/hyperlink" Target="https://m.edsoo.ru/7f417af8" TargetMode="External"/><Relationship Id="rId18" Type="http://schemas.openxmlformats.org/officeDocument/2006/relationships/hyperlink" Target="https://m.edsoo.ru/7f417af8" TargetMode="External"/><Relationship Id="rId39" Type="http://schemas.openxmlformats.org/officeDocument/2006/relationships/hyperlink" Target="https://m.edsoo.ru/7f422af2" TargetMode="External"/><Relationship Id="rId109" Type="http://schemas.openxmlformats.org/officeDocument/2006/relationships/hyperlink" Target="https://m.edsoo.ru/7f43259c" TargetMode="External"/><Relationship Id="rId34" Type="http://schemas.openxmlformats.org/officeDocument/2006/relationships/hyperlink" Target="https://m.edsoo.ru/7f421382" TargetMode="External"/><Relationship Id="rId50" Type="http://schemas.openxmlformats.org/officeDocument/2006/relationships/hyperlink" Target="https://m.edsoo.ru/7f4239de" TargetMode="External"/><Relationship Id="rId55" Type="http://schemas.openxmlformats.org/officeDocument/2006/relationships/hyperlink" Target="https://m.edsoo.ru/7f420e6e" TargetMode="External"/><Relationship Id="rId76" Type="http://schemas.openxmlformats.org/officeDocument/2006/relationships/hyperlink" Target="https://m.edsoo.ru/7f41f50a" TargetMode="External"/><Relationship Id="rId97" Type="http://schemas.openxmlformats.org/officeDocument/2006/relationships/hyperlink" Target="https://m.edsoo.ru/7f42fd38" TargetMode="External"/><Relationship Id="rId104" Type="http://schemas.openxmlformats.org/officeDocument/2006/relationships/hyperlink" Target="https://m.edsoo.ru/7f430f44" TargetMode="External"/><Relationship Id="rId120" Type="http://schemas.openxmlformats.org/officeDocument/2006/relationships/hyperlink" Target="https://m.edsoo.ru/7f430076" TargetMode="External"/><Relationship Id="rId125" Type="http://schemas.openxmlformats.org/officeDocument/2006/relationships/hyperlink" Target="https://m.edsoo.ru/7f42f75c" TargetMode="External"/><Relationship Id="rId141" Type="http://schemas.openxmlformats.org/officeDocument/2006/relationships/hyperlink" Target="https://m.edsoo.ru/7f434d38" TargetMode="External"/><Relationship Id="rId146" Type="http://schemas.openxmlformats.org/officeDocument/2006/relationships/hyperlink" Target="https://m.edsoo.ru/7f4376b4" TargetMode="External"/><Relationship Id="rId167" Type="http://schemas.openxmlformats.org/officeDocument/2006/relationships/hyperlink" Target="https://m.edsoo.ru/7f43b098" TargetMode="External"/><Relationship Id="rId188" Type="http://schemas.openxmlformats.org/officeDocument/2006/relationships/hyperlink" Target="https://m.edsoo.ru/7f4404f8" TargetMode="External"/><Relationship Id="rId7" Type="http://schemas.openxmlformats.org/officeDocument/2006/relationships/hyperlink" Target="https://m.edsoo.ru/7f415b90" TargetMode="External"/><Relationship Id="rId71" Type="http://schemas.openxmlformats.org/officeDocument/2006/relationships/hyperlink" Target="https://m.edsoo.ru/7f41f078" TargetMode="External"/><Relationship Id="rId92" Type="http://schemas.openxmlformats.org/officeDocument/2006/relationships/hyperlink" Target="https://m.edsoo.ru/7f435648" TargetMode="External"/><Relationship Id="rId162" Type="http://schemas.openxmlformats.org/officeDocument/2006/relationships/hyperlink" Target="https://m.edsoo.ru/7f43af08" TargetMode="External"/><Relationship Id="rId183" Type="http://schemas.openxmlformats.org/officeDocument/2006/relationships/hyperlink" Target="https://m.edsoo.ru/7f43f0c6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2154e" TargetMode="External"/><Relationship Id="rId24" Type="http://schemas.openxmlformats.org/officeDocument/2006/relationships/hyperlink" Target="https://m.edsoo.ru/7f419d08" TargetMode="External"/><Relationship Id="rId40" Type="http://schemas.openxmlformats.org/officeDocument/2006/relationships/hyperlink" Target="https://m.edsoo.ru/7f422cc8" TargetMode="External"/><Relationship Id="rId45" Type="http://schemas.openxmlformats.org/officeDocument/2006/relationships/hyperlink" Target="https://m.edsoo.ru/7f424c12" TargetMode="External"/><Relationship Id="rId66" Type="http://schemas.openxmlformats.org/officeDocument/2006/relationships/hyperlink" Target="https://m.edsoo.ru/7f41e42a" TargetMode="External"/><Relationship Id="rId87" Type="http://schemas.openxmlformats.org/officeDocument/2006/relationships/hyperlink" Target="https://m.edsoo.ru/7f42ded4" TargetMode="External"/><Relationship Id="rId110" Type="http://schemas.openxmlformats.org/officeDocument/2006/relationships/hyperlink" Target="https://m.edsoo.ru/7f432736" TargetMode="External"/><Relationship Id="rId115" Type="http://schemas.openxmlformats.org/officeDocument/2006/relationships/hyperlink" Target="https://m.edsoo.ru/7f42ee1a" TargetMode="External"/><Relationship Id="rId131" Type="http://schemas.openxmlformats.org/officeDocument/2006/relationships/hyperlink" Target="https://m.edsoo.ru/7f42c840" TargetMode="External"/><Relationship Id="rId136" Type="http://schemas.openxmlformats.org/officeDocument/2006/relationships/hyperlink" Target="https://m.edsoo.ru/7f433c12" TargetMode="External"/><Relationship Id="rId157" Type="http://schemas.openxmlformats.org/officeDocument/2006/relationships/hyperlink" Target="https://m.edsoo.ru/7f43d0b4" TargetMode="External"/><Relationship Id="rId178" Type="http://schemas.openxmlformats.org/officeDocument/2006/relationships/hyperlink" Target="https://m.edsoo.ru/7f43ebda" TargetMode="External"/><Relationship Id="rId61" Type="http://schemas.openxmlformats.org/officeDocument/2006/relationships/hyperlink" Target="https://m.edsoo.ru/7f4287d6" TargetMode="External"/><Relationship Id="rId82" Type="http://schemas.openxmlformats.org/officeDocument/2006/relationships/hyperlink" Target="https://m.edsoo.ru/7f42d452" TargetMode="External"/><Relationship Id="rId152" Type="http://schemas.openxmlformats.org/officeDocument/2006/relationships/hyperlink" Target="https://m.edsoo.ru/7f43c3d0" TargetMode="External"/><Relationship Id="rId173" Type="http://schemas.openxmlformats.org/officeDocument/2006/relationships/hyperlink" Target="https://m.edsoo.ru/7f43a1ac" TargetMode="External"/><Relationship Id="rId194" Type="http://schemas.openxmlformats.org/officeDocument/2006/relationships/hyperlink" Target="https://m.edsoo.ru/7f4446f2" TargetMode="External"/><Relationship Id="rId199" Type="http://schemas.openxmlformats.org/officeDocument/2006/relationships/hyperlink" Target="https://m.edsoo.ru/7f4452e6" TargetMode="External"/><Relationship Id="rId19" Type="http://schemas.openxmlformats.org/officeDocument/2006/relationships/hyperlink" Target="https://m.edsoo.ru/7f417af8" TargetMode="External"/><Relationship Id="rId14" Type="http://schemas.openxmlformats.org/officeDocument/2006/relationships/hyperlink" Target="https://m.edsoo.ru/7f417af8" TargetMode="External"/><Relationship Id="rId30" Type="http://schemas.openxmlformats.org/officeDocument/2006/relationships/hyperlink" Target="https://m.edsoo.ru/7f4218be" TargetMode="External"/><Relationship Id="rId35" Type="http://schemas.openxmlformats.org/officeDocument/2006/relationships/hyperlink" Target="https://m.edsoo.ru/7f42154e" TargetMode="External"/><Relationship Id="rId56" Type="http://schemas.openxmlformats.org/officeDocument/2006/relationships/hyperlink" Target="https://m.edsoo.ru/7f427c32" TargetMode="External"/><Relationship Id="rId77" Type="http://schemas.openxmlformats.org/officeDocument/2006/relationships/hyperlink" Target="https://m.edsoo.ru/7f429c6c" TargetMode="External"/><Relationship Id="rId100" Type="http://schemas.openxmlformats.org/officeDocument/2006/relationships/hyperlink" Target="https://m.edsoo.ru/7f430382" TargetMode="External"/><Relationship Id="rId105" Type="http://schemas.openxmlformats.org/officeDocument/2006/relationships/hyperlink" Target="https://m.edsoo.ru/7f43128c" TargetMode="External"/><Relationship Id="rId126" Type="http://schemas.openxmlformats.org/officeDocument/2006/relationships/hyperlink" Target="https://m.edsoo.ru/7f42f8f6" TargetMode="External"/><Relationship Id="rId147" Type="http://schemas.openxmlformats.org/officeDocument/2006/relationships/hyperlink" Target="https://m.edsoo.ru/7f436b88" TargetMode="External"/><Relationship Id="rId168" Type="http://schemas.openxmlformats.org/officeDocument/2006/relationships/hyperlink" Target="https://m.edsoo.ru/7f4396c6" TargetMode="External"/><Relationship Id="rId8" Type="http://schemas.openxmlformats.org/officeDocument/2006/relationships/hyperlink" Target="https://m.edsoo.ru/7f415b90" TargetMode="External"/><Relationship Id="rId51" Type="http://schemas.openxmlformats.org/officeDocument/2006/relationships/hyperlink" Target="https://m.edsoo.ru/7f420482" TargetMode="External"/><Relationship Id="rId72" Type="http://schemas.openxmlformats.org/officeDocument/2006/relationships/hyperlink" Target="https://m.edsoo.ru/7f41f1fe" TargetMode="External"/><Relationship Id="rId93" Type="http://schemas.openxmlformats.org/officeDocument/2006/relationships/hyperlink" Target="https://m.edsoo.ru/7f435648" TargetMode="External"/><Relationship Id="rId98" Type="http://schemas.openxmlformats.org/officeDocument/2006/relationships/hyperlink" Target="https://m.edsoo.ru/7f42fd38" TargetMode="External"/><Relationship Id="rId121" Type="http://schemas.openxmlformats.org/officeDocument/2006/relationships/hyperlink" Target="https://m.edsoo.ru/7f43c542" TargetMode="External"/><Relationship Id="rId142" Type="http://schemas.openxmlformats.org/officeDocument/2006/relationships/hyperlink" Target="https://m.edsoo.ru/7f434eb4" TargetMode="External"/><Relationship Id="rId163" Type="http://schemas.openxmlformats.org/officeDocument/2006/relationships/hyperlink" Target="https://m.edsoo.ru/7f43af08" TargetMode="External"/><Relationship Id="rId184" Type="http://schemas.openxmlformats.org/officeDocument/2006/relationships/hyperlink" Target="https://m.edsoo.ru/7f43f72e" TargetMode="External"/><Relationship Id="rId189" Type="http://schemas.openxmlformats.org/officeDocument/2006/relationships/hyperlink" Target="https://m.edsoo.ru/7f443b12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7f419d08" TargetMode="External"/><Relationship Id="rId46" Type="http://schemas.openxmlformats.org/officeDocument/2006/relationships/hyperlink" Target="https://m.edsoo.ru/7f424fd2" TargetMode="External"/><Relationship Id="rId67" Type="http://schemas.openxmlformats.org/officeDocument/2006/relationships/hyperlink" Target="https://m.edsoo.ru/7f41e8a8" TargetMode="External"/><Relationship Id="rId116" Type="http://schemas.openxmlformats.org/officeDocument/2006/relationships/hyperlink" Target="https://m.edsoo.ru/7f42f158" TargetMode="External"/><Relationship Id="rId137" Type="http://schemas.openxmlformats.org/officeDocument/2006/relationships/hyperlink" Target="https://m.edsoo.ru/7f433d84" TargetMode="External"/><Relationship Id="rId158" Type="http://schemas.openxmlformats.org/officeDocument/2006/relationships/hyperlink" Target="https://m.edsoo.ru/7f43d23a" TargetMode="External"/><Relationship Id="rId20" Type="http://schemas.openxmlformats.org/officeDocument/2006/relationships/hyperlink" Target="https://m.edsoo.ru/7f419d08" TargetMode="External"/><Relationship Id="rId41" Type="http://schemas.openxmlformats.org/officeDocument/2006/relationships/hyperlink" Target="https://m.edsoo.ru/7f422fca" TargetMode="External"/><Relationship Id="rId62" Type="http://schemas.openxmlformats.org/officeDocument/2006/relationships/hyperlink" Target="https://m.edsoo.ru/7f421044" TargetMode="External"/><Relationship Id="rId83" Type="http://schemas.openxmlformats.org/officeDocument/2006/relationships/hyperlink" Target="https://m.edsoo.ru/7f42eaaa" TargetMode="External"/><Relationship Id="rId88" Type="http://schemas.openxmlformats.org/officeDocument/2006/relationships/hyperlink" Target="https://m.edsoo.ru/7f42e0be" TargetMode="External"/><Relationship Id="rId111" Type="http://schemas.openxmlformats.org/officeDocument/2006/relationships/hyperlink" Target="https://m.edsoo.ru/7f432736" TargetMode="External"/><Relationship Id="rId132" Type="http://schemas.openxmlformats.org/officeDocument/2006/relationships/hyperlink" Target="https://m.edsoo.ru/7f42cb88" TargetMode="External"/><Relationship Id="rId153" Type="http://schemas.openxmlformats.org/officeDocument/2006/relationships/hyperlink" Target="https://m.edsoo.ru/7f43c3d0" TargetMode="External"/><Relationship Id="rId174" Type="http://schemas.openxmlformats.org/officeDocument/2006/relationships/hyperlink" Target="https://m.edsoo.ru/7f43a31e" TargetMode="External"/><Relationship Id="rId179" Type="http://schemas.openxmlformats.org/officeDocument/2006/relationships/hyperlink" Target="https://m.edsoo.ru/7f43ed7e" TargetMode="External"/><Relationship Id="rId195" Type="http://schemas.openxmlformats.org/officeDocument/2006/relationships/hyperlink" Target="https://m.edsoo.ru/7f444a94" TargetMode="External"/><Relationship Id="rId190" Type="http://schemas.openxmlformats.org/officeDocument/2006/relationships/hyperlink" Target="https://m.edsoo.ru/7f443cd4" TargetMode="External"/><Relationship Id="rId15" Type="http://schemas.openxmlformats.org/officeDocument/2006/relationships/hyperlink" Target="https://m.edsoo.ru/7f417af8" TargetMode="External"/><Relationship Id="rId36" Type="http://schemas.openxmlformats.org/officeDocument/2006/relationships/hyperlink" Target="https://m.edsoo.ru/7f4218be" TargetMode="External"/><Relationship Id="rId57" Type="http://schemas.openxmlformats.org/officeDocument/2006/relationships/hyperlink" Target="https://m.edsoo.ru/7f427e8a" TargetMode="External"/><Relationship Id="rId106" Type="http://schemas.openxmlformats.org/officeDocument/2006/relationships/hyperlink" Target="https://m.edsoo.ru/7f4315c0" TargetMode="External"/><Relationship Id="rId127" Type="http://schemas.openxmlformats.org/officeDocument/2006/relationships/hyperlink" Target="https://m.edsoo.ru/7f4301f2" TargetMode="External"/><Relationship Id="rId10" Type="http://schemas.openxmlformats.org/officeDocument/2006/relationships/hyperlink" Target="https://m.edsoo.ru/7f417af8" TargetMode="External"/><Relationship Id="rId31" Type="http://schemas.openxmlformats.org/officeDocument/2006/relationships/hyperlink" Target="https://m.edsoo.ru/7f41feec" TargetMode="External"/><Relationship Id="rId52" Type="http://schemas.openxmlformats.org/officeDocument/2006/relationships/hyperlink" Target="https://m.edsoo.ru/7f42064e" TargetMode="External"/><Relationship Id="rId73" Type="http://schemas.openxmlformats.org/officeDocument/2006/relationships/hyperlink" Target="https://m.edsoo.ru/7f427282" TargetMode="External"/><Relationship Id="rId78" Type="http://schemas.openxmlformats.org/officeDocument/2006/relationships/hyperlink" Target="https://m.edsoo.ru/7f429f32" TargetMode="External"/><Relationship Id="rId94" Type="http://schemas.openxmlformats.org/officeDocument/2006/relationships/hyperlink" Target="https://m.edsoo.ru/7f435648" TargetMode="External"/><Relationship Id="rId99" Type="http://schemas.openxmlformats.org/officeDocument/2006/relationships/hyperlink" Target="https://m.edsoo.ru/7f42ec80" TargetMode="External"/><Relationship Id="rId101" Type="http://schemas.openxmlformats.org/officeDocument/2006/relationships/hyperlink" Target="https://m.edsoo.ru/7f4308e6" TargetMode="External"/><Relationship Id="rId122" Type="http://schemas.openxmlformats.org/officeDocument/2006/relationships/hyperlink" Target="https://m.edsoo.ru/7f43c3d0" TargetMode="External"/><Relationship Id="rId143" Type="http://schemas.openxmlformats.org/officeDocument/2006/relationships/hyperlink" Target="https://m.edsoo.ru/7f4371aa" TargetMode="External"/><Relationship Id="rId148" Type="http://schemas.openxmlformats.org/officeDocument/2006/relationships/hyperlink" Target="https://m.edsoo.ru/7f437858" TargetMode="External"/><Relationship Id="rId164" Type="http://schemas.openxmlformats.org/officeDocument/2006/relationships/hyperlink" Target="https://m.edsoo.ru/7f43b098" TargetMode="External"/><Relationship Id="rId169" Type="http://schemas.openxmlformats.org/officeDocument/2006/relationships/hyperlink" Target="https://m.edsoo.ru/7f439842" TargetMode="External"/><Relationship Id="rId185" Type="http://schemas.openxmlformats.org/officeDocument/2006/relationships/hyperlink" Target="https://m.edsoo.ru/7f43f8a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5b90" TargetMode="External"/><Relationship Id="rId180" Type="http://schemas.openxmlformats.org/officeDocument/2006/relationships/hyperlink" Target="https://m.edsoo.ru/7f43f3b4" TargetMode="External"/><Relationship Id="rId26" Type="http://schemas.openxmlformats.org/officeDocument/2006/relationships/hyperlink" Target="https://m.edsoo.ru/7f419d08" TargetMode="External"/><Relationship Id="rId47" Type="http://schemas.openxmlformats.org/officeDocument/2006/relationships/hyperlink" Target="https://m.edsoo.ru/7f4251d0" TargetMode="External"/><Relationship Id="rId68" Type="http://schemas.openxmlformats.org/officeDocument/2006/relationships/hyperlink" Target="https://m.edsoo.ru/7f41ed80" TargetMode="External"/><Relationship Id="rId89" Type="http://schemas.openxmlformats.org/officeDocument/2006/relationships/hyperlink" Target="https://m.edsoo.ru/7f42e262" TargetMode="External"/><Relationship Id="rId112" Type="http://schemas.openxmlformats.org/officeDocument/2006/relationships/hyperlink" Target="https://m.edsoo.ru/7f431d36" TargetMode="External"/><Relationship Id="rId133" Type="http://schemas.openxmlformats.org/officeDocument/2006/relationships/hyperlink" Target="https://m.edsoo.ru/7f42cd2c" TargetMode="External"/><Relationship Id="rId154" Type="http://schemas.openxmlformats.org/officeDocument/2006/relationships/hyperlink" Target="https://m.edsoo.ru/7f43c9b6" TargetMode="External"/><Relationship Id="rId175" Type="http://schemas.openxmlformats.org/officeDocument/2006/relationships/hyperlink" Target="https://m.edsoo.ru/7f43a52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55</TotalTime>
  <Pages>55</Pages>
  <Words>10078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Пользователь</cp:lastModifiedBy>
  <cp:revision>14</cp:revision>
  <dcterms:created xsi:type="dcterms:W3CDTF">2023-08-13T14:47:00Z</dcterms:created>
  <dcterms:modified xsi:type="dcterms:W3CDTF">2024-09-09T07:50:00Z</dcterms:modified>
</cp:coreProperties>
</file>